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FA2C99" w:rsidR="005636DD" w:rsidP="005636DD" w:rsidRDefault="005636DD" w14:paraId="33ED7C3D" w14:textId="66344462">
      <w:pPr>
        <w:pStyle w:val="Overskrift1"/>
        <w:rPr>
          <w:rFonts w:asciiTheme="minorHAnsi" w:hAnsiTheme="minorHAnsi"/>
          <w:lang w:val="nb-NO"/>
        </w:rPr>
      </w:pPr>
      <w:r w:rsidRPr="00FA2C99">
        <w:rPr>
          <w:rFonts w:asciiTheme="minorHAnsi" w:hAnsiTheme="minorHAnsi"/>
          <w:lang w:val="nb-NO"/>
        </w:rPr>
        <w:t>Vedlegg 2</w:t>
      </w:r>
      <w:r w:rsidRPr="00FA2C99" w:rsidR="008C5BFE">
        <w:rPr>
          <w:rFonts w:asciiTheme="minorHAnsi" w:hAnsiTheme="minorHAnsi"/>
          <w:lang w:val="nb-NO"/>
        </w:rPr>
        <w:t xml:space="preserve"> - </w:t>
      </w:r>
      <w:r w:rsidRPr="00FA2C99">
        <w:rPr>
          <w:rFonts w:asciiTheme="minorHAnsi" w:hAnsiTheme="minorHAnsi"/>
          <w:lang w:val="nb-NO"/>
        </w:rPr>
        <w:t>Tilbudsskjema NS 840</w:t>
      </w:r>
      <w:r w:rsidR="00FB5CDF">
        <w:rPr>
          <w:rFonts w:asciiTheme="minorHAnsi" w:hAnsiTheme="minorHAnsi"/>
          <w:lang w:val="nb-NO"/>
        </w:rPr>
        <w:t>7</w:t>
      </w:r>
    </w:p>
    <w:p w:rsidRPr="006940B6" w:rsidR="005636DD" w:rsidP="005636DD" w:rsidRDefault="005636DD" w14:paraId="38C3EDFA" w14:textId="77777777">
      <w:pPr>
        <w:rPr>
          <w:lang w:val="nb-NO"/>
        </w:rPr>
      </w:pPr>
    </w:p>
    <w:p w:rsidR="005636DD" w:rsidP="005636DD" w:rsidRDefault="005636DD" w14:paraId="4F8D640A" w14:textId="77777777">
      <w:pPr>
        <w:pStyle w:val="Overskrift2"/>
        <w:keepNext w:val="0"/>
        <w:keepLines w:val="0"/>
        <w:numPr>
          <w:ilvl w:val="0"/>
          <w:numId w:val="2"/>
        </w:numPr>
        <w:spacing w:before="120" w:after="60"/>
        <w:contextualSpacing/>
        <w:rPr>
          <w:lang w:val="nb-NO"/>
        </w:rPr>
      </w:pPr>
      <w:r>
        <w:rPr>
          <w:lang w:val="nb-NO"/>
        </w:rPr>
        <w:t>Prist</w:t>
      </w:r>
      <w:r w:rsidRPr="00B02FD7">
        <w:rPr>
          <w:lang w:val="nb-NO"/>
        </w:rPr>
        <w:t>ilbud</w:t>
      </w:r>
    </w:p>
    <w:p w:rsidR="005636DD" w:rsidP="005636DD" w:rsidRDefault="005636DD" w14:paraId="7E43B3C3" w14:textId="77777777">
      <w:pPr>
        <w:pStyle w:val="Brdtekst"/>
        <w:ind w:hanging="26"/>
        <w:rPr>
          <w:lang w:val="nb-NO"/>
        </w:rPr>
      </w:pPr>
    </w:p>
    <w:p w:rsidR="005636DD" w:rsidP="00137BC8" w:rsidRDefault="005636DD" w14:paraId="065441C5" w14:textId="22A66334">
      <w:pPr>
        <w:pStyle w:val="Brdtekst"/>
        <w:ind w:hanging="26"/>
        <w:rPr>
          <w:rFonts w:ascii="Roboto Light" w:hAnsi="Roboto Light"/>
          <w:sz w:val="22"/>
          <w:szCs w:val="22"/>
          <w:lang w:val="nb-NO"/>
        </w:rPr>
      </w:pPr>
      <w:r w:rsidRPr="03D1D1DF" w:rsidR="005636DD">
        <w:rPr>
          <w:rFonts w:ascii="Roboto Light" w:hAnsi="Roboto Light"/>
          <w:sz w:val="22"/>
          <w:szCs w:val="22"/>
          <w:lang w:val="nb-NO"/>
        </w:rPr>
        <w:t xml:space="preserve">I samsvar med tilbudsdokumentene og de opplysninger og forbehold som er gitt i medfølgende tilbudsbrev, tilbyr </w:t>
      </w:r>
      <w:r w:rsidRPr="03D1D1DF" w:rsidR="005636DD">
        <w:rPr>
          <w:rFonts w:ascii="Roboto Light" w:hAnsi="Roboto Light"/>
          <w:sz w:val="22"/>
          <w:szCs w:val="22"/>
          <w:lang w:val="nb-NO"/>
        </w:rPr>
        <w:t>undertegnede</w:t>
      </w:r>
      <w:r w:rsidRPr="03D1D1DF" w:rsidR="005636DD">
        <w:rPr>
          <w:rFonts w:ascii="Roboto Light" w:hAnsi="Roboto Light"/>
          <w:sz w:val="22"/>
          <w:szCs w:val="22"/>
          <w:lang w:val="nb-NO"/>
        </w:rPr>
        <w:t xml:space="preserve"> seg å levere dentalbenker </w:t>
      </w:r>
      <w:r w:rsidRPr="03D1D1DF" w:rsidR="008C5BFE">
        <w:rPr>
          <w:rFonts w:ascii="Roboto Light" w:hAnsi="Roboto Light"/>
          <w:sz w:val="22"/>
          <w:szCs w:val="22"/>
          <w:lang w:val="nb-NO"/>
        </w:rPr>
        <w:t>inkludert</w:t>
      </w:r>
      <w:r w:rsidRPr="03D1D1DF" w:rsidR="7733C69F">
        <w:rPr>
          <w:rFonts w:ascii="Roboto Light" w:hAnsi="Roboto Light"/>
          <w:sz w:val="22"/>
          <w:szCs w:val="22"/>
          <w:lang w:val="nb-NO"/>
        </w:rPr>
        <w:t xml:space="preserve"> tegning,</w:t>
      </w:r>
      <w:r w:rsidRPr="03D1D1DF" w:rsidR="008C5BFE">
        <w:rPr>
          <w:rFonts w:ascii="Roboto Light" w:hAnsi="Roboto Light"/>
          <w:sz w:val="22"/>
          <w:szCs w:val="22"/>
          <w:lang w:val="nb-NO"/>
        </w:rPr>
        <w:t xml:space="preserve"> </w:t>
      </w:r>
      <w:r w:rsidRPr="03D1D1DF" w:rsidR="006E64ED">
        <w:rPr>
          <w:rFonts w:ascii="Roboto Light" w:hAnsi="Roboto Light"/>
          <w:sz w:val="22"/>
          <w:szCs w:val="22"/>
          <w:lang w:val="nb-NO"/>
        </w:rPr>
        <w:t xml:space="preserve">prosjektering og </w:t>
      </w:r>
      <w:r w:rsidRPr="03D1D1DF" w:rsidR="008C5BFE">
        <w:rPr>
          <w:rFonts w:ascii="Roboto Light" w:hAnsi="Roboto Light"/>
          <w:sz w:val="22"/>
          <w:szCs w:val="22"/>
          <w:lang w:val="nb-NO"/>
        </w:rPr>
        <w:t xml:space="preserve">montasje </w:t>
      </w:r>
      <w:r w:rsidRPr="03D1D1DF" w:rsidR="005636DD">
        <w:rPr>
          <w:rFonts w:ascii="Roboto Light" w:hAnsi="Roboto Light"/>
          <w:sz w:val="22"/>
          <w:szCs w:val="22"/>
          <w:lang w:val="nb-NO"/>
        </w:rPr>
        <w:t xml:space="preserve">som beskrevet i </w:t>
      </w:r>
      <w:r w:rsidRPr="03D1D1DF" w:rsidR="3D62A145">
        <w:rPr>
          <w:rFonts w:ascii="Roboto Light" w:hAnsi="Roboto Light"/>
          <w:sz w:val="22"/>
          <w:szCs w:val="22"/>
          <w:lang w:val="nb-NO"/>
        </w:rPr>
        <w:t>det enkelte anropet under avtalen</w:t>
      </w:r>
      <w:r w:rsidRPr="03D1D1DF" w:rsidR="1AAC0115">
        <w:rPr>
          <w:rFonts w:ascii="Roboto Light" w:hAnsi="Roboto Light"/>
          <w:sz w:val="22"/>
          <w:szCs w:val="22"/>
          <w:lang w:val="nb-NO"/>
        </w:rPr>
        <w:t xml:space="preserve"> ut fra følgende priser, se under:</w:t>
      </w:r>
      <w:r>
        <w:tab/>
      </w:r>
    </w:p>
    <w:p w:rsidRPr="005636DD" w:rsidR="00EE0C2D" w:rsidP="00137BC8" w:rsidRDefault="00EE0C2D" w14:paraId="11BA8FAB" w14:textId="77777777">
      <w:pPr>
        <w:pStyle w:val="Brdtekst"/>
        <w:ind w:hanging="26"/>
        <w:rPr>
          <w:rFonts w:ascii="Roboto Light" w:hAnsi="Roboto Light"/>
          <w:sz w:val="22"/>
          <w:szCs w:val="22"/>
          <w:lang w:val="nb-NO"/>
        </w:rPr>
      </w:pPr>
    </w:p>
    <w:tbl>
      <w:tblPr>
        <w:tblW w:w="864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567"/>
        <w:gridCol w:w="1559"/>
        <w:gridCol w:w="1843"/>
      </w:tblGrid>
      <w:tr w:rsidRPr="00E34076" w:rsidR="00E47CAD" w:rsidTr="497A0C69" w14:paraId="794F04C5" w14:textId="77777777">
        <w:tc>
          <w:tcPr>
            <w:tcW w:w="4678" w:type="dxa"/>
            <w:tcBorders>
              <w:bottom w:val="nil"/>
            </w:tcBorders>
            <w:shd w:val="clear" w:color="auto" w:fill="FFFFFF" w:themeFill="background1"/>
            <w:tcMar/>
          </w:tcPr>
          <w:p w:rsidRPr="00E34076" w:rsidR="00E47CAD" w:rsidP="004747C7" w:rsidRDefault="00137BC8" w14:paraId="696BD4D7" w14:textId="77777777">
            <w:pPr>
              <w:spacing w:after="120"/>
              <w:rPr>
                <w:rFonts w:ascii="Roboto Light" w:hAnsi="Roboto Light" w:cs="Arial"/>
                <w:b/>
                <w:lang w:val="nb-NO"/>
              </w:rPr>
            </w:pPr>
            <w:r>
              <w:rPr>
                <w:rFonts w:ascii="Roboto Light" w:hAnsi="Roboto Light" w:cs="Arial"/>
                <w:b/>
                <w:lang w:val="nb-NO"/>
              </w:rPr>
              <w:t>Tekst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tcMar/>
          </w:tcPr>
          <w:p w:rsidRPr="00E34076" w:rsidR="00E47CAD" w:rsidP="004747C7" w:rsidRDefault="00137BC8" w14:paraId="68D137BC" w14:textId="77777777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>
              <w:rPr>
                <w:rFonts w:ascii="Roboto Light" w:hAnsi="Roboto Light" w:cs="Arial"/>
                <w:b/>
                <w:lang w:val="nb-NO"/>
              </w:rPr>
              <w:t>Stk.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FFFFF" w:themeFill="background1"/>
            <w:tcMar/>
          </w:tcPr>
          <w:p w:rsidRPr="00E34076" w:rsidR="00E47CAD" w:rsidP="004747C7" w:rsidRDefault="00E47CAD" w14:paraId="3D541C43" w14:textId="77777777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 w:rsidRPr="00E34076">
              <w:rPr>
                <w:rFonts w:ascii="Roboto Light" w:hAnsi="Roboto Light" w:cs="Arial"/>
                <w:b/>
                <w:lang w:val="nb-NO"/>
              </w:rPr>
              <w:t>enhetspris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D9D9D9" w:themeFill="background1" w:themeFillShade="D9"/>
            <w:tcMar/>
          </w:tcPr>
          <w:p w:rsidRPr="00E34076" w:rsidR="00E47CAD" w:rsidP="004747C7" w:rsidRDefault="00137BC8" w14:paraId="5ECCFE92" w14:textId="77777777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>
              <w:rPr>
                <w:rFonts w:ascii="Roboto Light" w:hAnsi="Roboto Light" w:cs="Arial"/>
                <w:b/>
                <w:lang w:val="nb-NO"/>
              </w:rPr>
              <w:t>SUM</w:t>
            </w:r>
          </w:p>
        </w:tc>
      </w:tr>
      <w:tr w:rsidRPr="00E47CAD" w:rsidR="00E47CAD" w:rsidTr="497A0C69" w14:paraId="039EA4FE" w14:textId="77777777">
        <w:tc>
          <w:tcPr>
            <w:tcW w:w="4678" w:type="dxa"/>
            <w:tcMar/>
          </w:tcPr>
          <w:p w:rsidR="00E47CAD" w:rsidP="68A526F3" w:rsidRDefault="00E47CAD" w14:paraId="677702AF" w14:textId="77777777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Pr="68A526F3">
              <w:rPr>
                <w:rFonts w:ascii="Roboto Light" w:hAnsi="Roboto Light"/>
                <w:sz w:val="22"/>
                <w:szCs w:val="22"/>
                <w:lang w:val="nb-NO"/>
              </w:rPr>
              <w:t>Pris på komplett dentalbenk som vist på vedlagt prinsippskisse</w:t>
            </w:r>
          </w:p>
          <w:p w:rsidRPr="00E47CAD" w:rsidR="00E47CAD" w:rsidP="68A526F3" w:rsidRDefault="00E47CAD" w14:paraId="747581E4" w14:textId="3C530D89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Pr="34BF39F9">
              <w:rPr>
                <w:rFonts w:ascii="Roboto Light" w:hAnsi="Roboto Light"/>
                <w:sz w:val="22"/>
                <w:szCs w:val="22"/>
                <w:lang w:val="nb-NO"/>
              </w:rPr>
              <w:t xml:space="preserve">se tegning vedlegg </w:t>
            </w:r>
            <w:r w:rsidRPr="34BF39F9" w:rsidR="3C11CCA3">
              <w:rPr>
                <w:rFonts w:ascii="Roboto Light" w:hAnsi="Roboto Light"/>
                <w:sz w:val="22"/>
                <w:szCs w:val="22"/>
                <w:lang w:val="nb-NO"/>
              </w:rPr>
              <w:t>5</w:t>
            </w:r>
            <w:r w:rsidRPr="34BF39F9">
              <w:rPr>
                <w:rFonts w:ascii="Roboto Light" w:hAnsi="Roboto Light"/>
                <w:sz w:val="22"/>
                <w:szCs w:val="22"/>
                <w:lang w:val="nb-NO"/>
              </w:rPr>
              <w:t xml:space="preserve"> </w:t>
            </w:r>
          </w:p>
          <w:p w:rsidRPr="00E47CAD" w:rsidR="00E47CAD" w:rsidP="68A526F3" w:rsidRDefault="5475D675" w14:paraId="5BAEDCFF" w14:textId="5D0C90D3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Pr="34BF39F9">
              <w:rPr>
                <w:rFonts w:ascii="Roboto Light" w:hAnsi="Roboto Light"/>
                <w:sz w:val="22"/>
                <w:szCs w:val="22"/>
                <w:lang w:val="nb-NO"/>
              </w:rPr>
              <w:t>Inn</w:t>
            </w:r>
            <w:r w:rsidRPr="34BF39F9" w:rsidR="3C7D7CC3">
              <w:rPr>
                <w:rFonts w:ascii="Roboto Light" w:hAnsi="Roboto Light"/>
                <w:sz w:val="22"/>
                <w:szCs w:val="22"/>
                <w:lang w:val="nb-NO"/>
              </w:rPr>
              <w:t>r</w:t>
            </w:r>
            <w:r w:rsidRPr="34BF39F9">
              <w:rPr>
                <w:rFonts w:ascii="Roboto Light" w:hAnsi="Roboto Light"/>
                <w:sz w:val="22"/>
                <w:szCs w:val="22"/>
                <w:lang w:val="nb-NO"/>
              </w:rPr>
              <w:t>edning 1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tcMar/>
          </w:tcPr>
          <w:p w:rsidRPr="00E34076" w:rsidR="00E47CAD" w:rsidP="004747C7" w:rsidRDefault="2C07D8E8" w14:paraId="5E611247" w14:textId="6325FEE5">
            <w:pPr>
              <w:spacing w:before="120" w:after="120"/>
              <w:jc w:val="center"/>
              <w:rPr>
                <w:rFonts w:ascii="Roboto Light" w:hAnsi="Roboto Light" w:cs="Arial"/>
                <w:lang w:val="nb-NO"/>
              </w:rPr>
            </w:pPr>
            <w:r w:rsidRPr="68A526F3">
              <w:rPr>
                <w:rFonts w:ascii="Roboto Light" w:hAnsi="Roboto Light" w:cs="Arial"/>
                <w:lang w:val="nb-NO"/>
              </w:rPr>
              <w:t>1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</w:tcPr>
          <w:p w:rsidRPr="00E34076" w:rsidR="00E47CAD" w:rsidP="004747C7" w:rsidRDefault="00E47CAD" w14:paraId="4D07205C" w14:textId="77777777">
            <w:pPr>
              <w:spacing w:before="120"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843" w:type="dxa"/>
            <w:tcMar/>
          </w:tcPr>
          <w:p w:rsidRPr="00E34076" w:rsidR="00E47CAD" w:rsidP="004747C7" w:rsidRDefault="00E47CAD" w14:paraId="257138D9" w14:textId="77777777">
            <w:pPr>
              <w:spacing w:before="120"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="68A526F3" w:rsidTr="497A0C69" w14:paraId="0FBC2A70" w14:textId="77777777">
        <w:tc>
          <w:tcPr>
            <w:tcW w:w="4678" w:type="dxa"/>
            <w:tcMar/>
          </w:tcPr>
          <w:p w:rsidR="3DE53515" w:rsidP="68A526F3" w:rsidRDefault="3DE53515" w14:paraId="1D1B29E8" w14:textId="55E62EDE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Pr="497A0C69" w:rsidR="3DE53515">
              <w:rPr>
                <w:rFonts w:ascii="Roboto Light" w:hAnsi="Roboto Light"/>
                <w:sz w:val="22"/>
                <w:szCs w:val="22"/>
                <w:lang w:val="nb-NO"/>
              </w:rPr>
              <w:t xml:space="preserve">Innredning </w:t>
            </w:r>
            <w:r w:rsidRPr="497A0C69" w:rsidR="0023276A">
              <w:rPr>
                <w:rFonts w:ascii="Roboto Light" w:hAnsi="Roboto Light"/>
                <w:sz w:val="22"/>
                <w:szCs w:val="22"/>
                <w:lang w:val="nb-NO"/>
              </w:rPr>
              <w:t xml:space="preserve">2 – </w:t>
            </w:r>
            <w:r w:rsidRPr="497A0C69" w:rsidR="00E55429">
              <w:rPr>
                <w:rFonts w:ascii="Roboto Light" w:hAnsi="Roboto Light"/>
                <w:sz w:val="22"/>
                <w:szCs w:val="22"/>
                <w:lang w:val="nb-NO"/>
              </w:rPr>
              <w:t>Benkeplate til steril</w:t>
            </w:r>
            <w:r w:rsidRPr="497A0C69" w:rsidR="3D381718">
              <w:rPr>
                <w:rFonts w:ascii="Roboto Light" w:hAnsi="Roboto Light"/>
                <w:sz w:val="22"/>
                <w:szCs w:val="22"/>
                <w:lang w:val="nb-NO"/>
              </w:rPr>
              <w:t>, 70cm dybde, høytrykkslaminat</w:t>
            </w:r>
            <w:r w:rsidRPr="497A0C69" w:rsidR="00E55429">
              <w:rPr>
                <w:rFonts w:ascii="Roboto Light" w:hAnsi="Roboto Light"/>
                <w:sz w:val="22"/>
                <w:szCs w:val="22"/>
                <w:lang w:val="nb-NO"/>
              </w:rPr>
              <w:t xml:space="preserve">. Oppgi meterpris. </w:t>
            </w:r>
          </w:p>
          <w:p w:rsidR="68A526F3" w:rsidP="68A526F3" w:rsidRDefault="68A526F3" w14:paraId="79593EFC" w14:textId="23A23041">
            <w:pPr>
              <w:pStyle w:val="Brdtekst"/>
              <w:ind w:hanging="26"/>
              <w:rPr>
                <w:lang w:val="nb-NO"/>
              </w:rPr>
            </w:pPr>
          </w:p>
          <w:p w:rsidR="68A526F3" w:rsidP="68A526F3" w:rsidRDefault="68A526F3" w14:paraId="2A86927F" w14:textId="679379FC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68A526F3" w:rsidP="68A526F3" w:rsidRDefault="00CD0ED1" w14:paraId="1F36296C" w14:textId="5E798918">
            <w:pPr>
              <w:jc w:val="center"/>
              <w:rPr>
                <w:szCs w:val="20"/>
                <w:lang w:val="nb-NO"/>
              </w:rPr>
            </w:pPr>
            <w:r>
              <w:rPr>
                <w:szCs w:val="20"/>
                <w:lang w:val="nb-NO"/>
              </w:rPr>
              <w:t>1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68A526F3" w:rsidP="68A526F3" w:rsidRDefault="68A526F3" w14:paraId="2842A0B8" w14:textId="0643FAF5">
            <w:pPr>
              <w:jc w:val="center"/>
              <w:rPr>
                <w:szCs w:val="20"/>
                <w:lang w:val="nb-NO"/>
              </w:rPr>
            </w:pPr>
          </w:p>
        </w:tc>
        <w:tc>
          <w:tcPr>
            <w:tcW w:w="1843" w:type="dxa"/>
            <w:tcMar/>
          </w:tcPr>
          <w:p w:rsidR="68A526F3" w:rsidP="68A526F3" w:rsidRDefault="68A526F3" w14:paraId="7F3ADB32" w14:textId="3D316D44">
            <w:pPr>
              <w:jc w:val="center"/>
              <w:rPr>
                <w:szCs w:val="20"/>
                <w:lang w:val="nb-NO"/>
              </w:rPr>
            </w:pPr>
          </w:p>
        </w:tc>
      </w:tr>
      <w:tr w:rsidR="68A526F3" w:rsidTr="497A0C69" w14:paraId="38227365" w14:textId="77777777">
        <w:tc>
          <w:tcPr>
            <w:tcW w:w="4678" w:type="dxa"/>
            <w:tcMar/>
          </w:tcPr>
          <w:p w:rsidR="3DE53515" w:rsidP="68A526F3" w:rsidRDefault="3DE53515" w14:paraId="74D854EB" w14:textId="0B7D2C39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Pr="497A0C69" w:rsidR="3DE53515">
              <w:rPr>
                <w:rFonts w:ascii="Roboto Light" w:hAnsi="Roboto Light"/>
                <w:sz w:val="22"/>
                <w:szCs w:val="22"/>
                <w:lang w:val="nb-NO"/>
              </w:rPr>
              <w:t xml:space="preserve">Innredning </w:t>
            </w:r>
            <w:r w:rsidRPr="497A0C69" w:rsidR="00E55429">
              <w:rPr>
                <w:rFonts w:ascii="Roboto Light" w:hAnsi="Roboto Light"/>
                <w:sz w:val="22"/>
                <w:szCs w:val="22"/>
                <w:lang w:val="nb-NO"/>
              </w:rPr>
              <w:t>3 – Vaskeskap med vask til steril</w:t>
            </w:r>
            <w:r w:rsidRPr="497A0C69" w:rsidR="00E306D8">
              <w:rPr>
                <w:rFonts w:ascii="Roboto Light" w:hAnsi="Roboto Light"/>
                <w:sz w:val="22"/>
                <w:szCs w:val="22"/>
                <w:lang w:val="nb-NO"/>
              </w:rPr>
              <w:t>,</w:t>
            </w:r>
            <w:r w:rsidRPr="497A0C69" w:rsidR="710A2417">
              <w:rPr>
                <w:rFonts w:ascii="Roboto Light" w:hAnsi="Roboto Light"/>
                <w:sz w:val="22"/>
                <w:szCs w:val="22"/>
                <w:lang w:val="nb-NO"/>
              </w:rPr>
              <w:t xml:space="preserve"> Alle skrog skal ha plate i rygg</w:t>
            </w:r>
            <w:r w:rsidRPr="497A0C69" w:rsidR="00E55429">
              <w:rPr>
                <w:rFonts w:ascii="Roboto Light" w:hAnsi="Roboto Light"/>
                <w:sz w:val="22"/>
                <w:szCs w:val="22"/>
                <w:lang w:val="nb-NO"/>
              </w:rPr>
              <w:t>.</w:t>
            </w:r>
            <w:r w:rsidRPr="497A0C69" w:rsidR="00E6618B">
              <w:rPr>
                <w:rFonts w:ascii="Roboto Light" w:hAnsi="Roboto Light"/>
                <w:sz w:val="22"/>
                <w:szCs w:val="22"/>
                <w:lang w:val="nb-NO"/>
              </w:rPr>
              <w:t xml:space="preserve"> Armatur skal ikke medtas. </w:t>
            </w:r>
            <w:r w:rsidRPr="497A0C69" w:rsidR="00E55429">
              <w:rPr>
                <w:rFonts w:ascii="Roboto Light" w:hAnsi="Roboto Light"/>
                <w:sz w:val="22"/>
                <w:szCs w:val="22"/>
                <w:lang w:val="nb-NO"/>
              </w:rPr>
              <w:t xml:space="preserve"> </w:t>
            </w:r>
            <w:r w:rsidRPr="497A0C69" w:rsidR="5F6BC849">
              <w:rPr>
                <w:rFonts w:ascii="Roboto Light" w:hAnsi="Roboto Light"/>
                <w:sz w:val="22"/>
                <w:szCs w:val="22"/>
                <w:lang w:val="nb-NO"/>
              </w:rPr>
              <w:t xml:space="preserve">Bredde 80cm Vask skal ha 2 </w:t>
            </w:r>
            <w:r w:rsidRPr="497A0C69" w:rsidR="5F6BC849">
              <w:rPr>
                <w:rFonts w:ascii="Roboto Light" w:hAnsi="Roboto Light"/>
                <w:sz w:val="22"/>
                <w:szCs w:val="22"/>
                <w:lang w:val="nb-NO"/>
              </w:rPr>
              <w:t>like</w:t>
            </w:r>
            <w:r w:rsidRPr="497A0C69" w:rsidR="5F6BC849">
              <w:rPr>
                <w:rFonts w:ascii="Roboto Light" w:hAnsi="Roboto Light"/>
                <w:sz w:val="22"/>
                <w:szCs w:val="22"/>
                <w:lang w:val="nb-NO"/>
              </w:rPr>
              <w:t xml:space="preserve"> kummer som fyller ska</w:t>
            </w:r>
            <w:r w:rsidRPr="497A0C69" w:rsidR="1CEA1C7B">
              <w:rPr>
                <w:rFonts w:ascii="Roboto Light" w:hAnsi="Roboto Light"/>
                <w:sz w:val="22"/>
                <w:szCs w:val="22"/>
                <w:lang w:val="nb-NO"/>
              </w:rPr>
              <w:t>pet mest mulig</w:t>
            </w:r>
          </w:p>
          <w:p w:rsidR="00E55429" w:rsidP="68A526F3" w:rsidRDefault="00E55429" w14:paraId="1585DF24" w14:textId="42BC80D3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>
              <w:rPr>
                <w:noProof/>
              </w:rPr>
              <w:drawing>
                <wp:inline distT="0" distB="0" distL="0" distR="0" wp14:anchorId="54A6EEC0" wp14:editId="1677261C">
                  <wp:extent cx="1254125" cy="2518114"/>
                  <wp:effectExtent l="0" t="0" r="3175" b="0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t="4438"/>
                          <a:stretch/>
                        </pic:blipFill>
                        <pic:spPr bwMode="auto">
                          <a:xfrm>
                            <a:off x="0" y="0"/>
                            <a:ext cx="1259880" cy="25296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68A526F3" w:rsidP="68A526F3" w:rsidRDefault="68A526F3" w14:paraId="0034E000" w14:textId="69902EB5">
            <w:pPr>
              <w:pStyle w:val="Brdtekst"/>
              <w:ind w:hanging="26"/>
              <w:rPr>
                <w:lang w:val="nb-NO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68A526F3" w:rsidP="68A526F3" w:rsidRDefault="00CD0ED1" w14:paraId="72663C1C" w14:textId="778D56BA">
            <w:pPr>
              <w:jc w:val="center"/>
              <w:rPr>
                <w:szCs w:val="20"/>
                <w:lang w:val="nb-NO"/>
              </w:rPr>
            </w:pPr>
            <w:r>
              <w:rPr>
                <w:szCs w:val="20"/>
                <w:lang w:val="nb-NO"/>
              </w:rPr>
              <w:t>1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68A526F3" w:rsidP="68A526F3" w:rsidRDefault="68A526F3" w14:paraId="59DD80E7" w14:textId="2106935E">
            <w:pPr>
              <w:jc w:val="center"/>
              <w:rPr>
                <w:szCs w:val="20"/>
                <w:lang w:val="nb-NO"/>
              </w:rPr>
            </w:pPr>
          </w:p>
        </w:tc>
        <w:tc>
          <w:tcPr>
            <w:tcW w:w="1843" w:type="dxa"/>
            <w:tcMar/>
          </w:tcPr>
          <w:p w:rsidR="68A526F3" w:rsidP="68A526F3" w:rsidRDefault="68A526F3" w14:paraId="3534D13C" w14:textId="37392118">
            <w:pPr>
              <w:jc w:val="center"/>
              <w:rPr>
                <w:szCs w:val="20"/>
                <w:lang w:val="nb-NO"/>
              </w:rPr>
            </w:pPr>
          </w:p>
        </w:tc>
      </w:tr>
    </w:tbl>
    <w:p w:rsidR="005B003C" w:rsidRDefault="005B003C" w14:paraId="6D4FD4EF" w14:textId="77777777">
      <w:r>
        <w:br w:type="page"/>
      </w:r>
    </w:p>
    <w:tbl>
      <w:tblPr>
        <w:tblW w:w="864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567"/>
        <w:gridCol w:w="1559"/>
        <w:gridCol w:w="1843"/>
      </w:tblGrid>
      <w:tr w:rsidR="68A526F3" w:rsidTr="0AB96436" w14:paraId="297A84C5" w14:textId="77777777">
        <w:tc>
          <w:tcPr>
            <w:tcW w:w="4678" w:type="dxa"/>
            <w:tcMar/>
          </w:tcPr>
          <w:p w:rsidR="34439F65" w:rsidP="68A526F3" w:rsidRDefault="34439F65" w14:paraId="3173D011" w14:textId="062F2C3B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Pr="497A0C69" w:rsidR="5D963F8D">
              <w:rPr>
                <w:rFonts w:ascii="Roboto Light" w:hAnsi="Roboto Light"/>
                <w:sz w:val="22"/>
                <w:szCs w:val="22"/>
                <w:lang w:val="nb-NO"/>
              </w:rPr>
              <w:t xml:space="preserve">Innredning </w:t>
            </w:r>
            <w:r w:rsidRPr="497A0C69" w:rsidR="00E55429">
              <w:rPr>
                <w:rFonts w:ascii="Roboto Light" w:hAnsi="Roboto Light"/>
                <w:sz w:val="22"/>
                <w:szCs w:val="22"/>
                <w:lang w:val="nb-NO"/>
              </w:rPr>
              <w:t xml:space="preserve">4 </w:t>
            </w:r>
            <w:r w:rsidRPr="497A0C69" w:rsidR="31AD5A62">
              <w:rPr>
                <w:rFonts w:ascii="Roboto Light" w:hAnsi="Roboto Light"/>
                <w:sz w:val="22"/>
                <w:szCs w:val="22"/>
                <w:lang w:val="nb-NO"/>
              </w:rPr>
              <w:t>–</w:t>
            </w:r>
            <w:r w:rsidRPr="497A0C69" w:rsidR="00E55429">
              <w:rPr>
                <w:rFonts w:ascii="Roboto Light" w:hAnsi="Roboto Light"/>
                <w:sz w:val="22"/>
                <w:szCs w:val="22"/>
                <w:lang w:val="nb-NO"/>
              </w:rPr>
              <w:t xml:space="preserve"> </w:t>
            </w:r>
            <w:r w:rsidRPr="497A0C69" w:rsidR="31AD5A62">
              <w:rPr>
                <w:rFonts w:ascii="Roboto Light" w:hAnsi="Roboto Light"/>
                <w:sz w:val="22"/>
                <w:szCs w:val="22"/>
                <w:lang w:val="nb-NO"/>
              </w:rPr>
              <w:t>Skuffeseksjon til steril</w:t>
            </w:r>
            <w:r w:rsidRPr="497A0C69" w:rsidR="3BF2E4F4">
              <w:rPr>
                <w:rFonts w:ascii="Roboto Light" w:hAnsi="Roboto Light"/>
                <w:sz w:val="22"/>
                <w:szCs w:val="22"/>
                <w:lang w:val="nb-NO"/>
              </w:rPr>
              <w:t xml:space="preserve">, skal </w:t>
            </w:r>
            <w:r w:rsidRPr="497A0C69" w:rsidR="6CBBBD5F">
              <w:rPr>
                <w:rFonts w:ascii="Roboto Light" w:hAnsi="Roboto Light"/>
                <w:sz w:val="22"/>
                <w:szCs w:val="22"/>
                <w:lang w:val="nb-NO"/>
              </w:rPr>
              <w:t>ha</w:t>
            </w:r>
            <w:r w:rsidRPr="497A0C69" w:rsidR="3BF2E4F4">
              <w:rPr>
                <w:rFonts w:ascii="Roboto Light" w:hAnsi="Roboto Light"/>
                <w:sz w:val="22"/>
                <w:szCs w:val="22"/>
                <w:lang w:val="nb-NO"/>
              </w:rPr>
              <w:t xml:space="preserve"> rygg i skap</w:t>
            </w:r>
            <w:r w:rsidRPr="497A0C69" w:rsidR="31AD5A62">
              <w:rPr>
                <w:rFonts w:ascii="Roboto Light" w:hAnsi="Roboto Light"/>
                <w:sz w:val="22"/>
                <w:szCs w:val="22"/>
                <w:lang w:val="nb-NO"/>
              </w:rPr>
              <w:t xml:space="preserve">. </w:t>
            </w:r>
            <w:r w:rsidRPr="497A0C69" w:rsidR="3926CDA0">
              <w:rPr>
                <w:rFonts w:ascii="Roboto Light" w:hAnsi="Roboto Light"/>
                <w:sz w:val="22"/>
                <w:szCs w:val="22"/>
                <w:lang w:val="nb-NO"/>
              </w:rPr>
              <w:t>40cm</w:t>
            </w:r>
            <w:r w:rsidRPr="497A0C69" w:rsidR="279C0169">
              <w:rPr>
                <w:rFonts w:ascii="Roboto Light" w:hAnsi="Roboto Light"/>
                <w:sz w:val="22"/>
                <w:szCs w:val="22"/>
                <w:lang w:val="nb-NO"/>
              </w:rPr>
              <w:t xml:space="preserve"> bredde</w:t>
            </w:r>
            <w:r w:rsidRPr="497A0C69" w:rsidR="3926CDA0">
              <w:rPr>
                <w:rFonts w:ascii="Roboto Light" w:hAnsi="Roboto Light"/>
                <w:sz w:val="22"/>
                <w:szCs w:val="22"/>
                <w:lang w:val="nb-NO"/>
              </w:rPr>
              <w:t xml:space="preserve"> </w:t>
            </w:r>
          </w:p>
          <w:p w:rsidR="00283255" w:rsidP="68A526F3" w:rsidRDefault="00283255" w14:paraId="4277D08F" w14:textId="77777777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00D13374" w:rsidP="68A526F3" w:rsidRDefault="005B003C" w14:paraId="433C697C" w14:textId="097DBDA7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>
              <w:rPr>
                <w:noProof/>
              </w:rPr>
              <w:drawing>
                <wp:inline distT="0" distB="0" distL="0" distR="0" wp14:anchorId="37E15E0D" wp14:editId="6124B802">
                  <wp:extent cx="1052623" cy="1476936"/>
                  <wp:effectExtent l="0" t="0" r="0" b="0"/>
                  <wp:docPr id="3" name="Bild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b="25990"/>
                          <a:stretch/>
                        </pic:blipFill>
                        <pic:spPr bwMode="auto">
                          <a:xfrm>
                            <a:off x="0" y="0"/>
                            <a:ext cx="1059888" cy="14871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68A526F3" w:rsidP="68A526F3" w:rsidRDefault="68A526F3" w14:paraId="3202756C" w14:textId="3F35FB27">
            <w:pPr>
              <w:pStyle w:val="Brdtekst"/>
              <w:ind w:hanging="26"/>
              <w:rPr>
                <w:lang w:val="nb-NO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68A526F3" w:rsidP="68A526F3" w:rsidRDefault="00CD0ED1" w14:paraId="71607A68" w14:textId="044504D3">
            <w:pPr>
              <w:jc w:val="center"/>
              <w:rPr>
                <w:szCs w:val="20"/>
                <w:lang w:val="nb-NO"/>
              </w:rPr>
            </w:pPr>
            <w:r>
              <w:rPr>
                <w:szCs w:val="20"/>
                <w:lang w:val="nb-NO"/>
              </w:rPr>
              <w:t>1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68A526F3" w:rsidP="68A526F3" w:rsidRDefault="68A526F3" w14:paraId="40D11653" w14:textId="5404B744">
            <w:pPr>
              <w:jc w:val="center"/>
              <w:rPr>
                <w:szCs w:val="20"/>
                <w:lang w:val="nb-NO"/>
              </w:rPr>
            </w:pPr>
          </w:p>
        </w:tc>
        <w:tc>
          <w:tcPr>
            <w:tcW w:w="1843" w:type="dxa"/>
            <w:tcMar/>
          </w:tcPr>
          <w:p w:rsidR="68A526F3" w:rsidP="68A526F3" w:rsidRDefault="68A526F3" w14:paraId="38ACA387" w14:textId="66E06EE3">
            <w:pPr>
              <w:jc w:val="center"/>
              <w:rPr>
                <w:szCs w:val="20"/>
                <w:lang w:val="nb-NO"/>
              </w:rPr>
            </w:pPr>
          </w:p>
        </w:tc>
      </w:tr>
      <w:tr w:rsidR="497A0C69" w:rsidTr="0AB96436" w14:paraId="09A1E110">
        <w:trPr>
          <w:trHeight w:val="3375"/>
        </w:trPr>
        <w:tc>
          <w:tcPr>
            <w:tcW w:w="4678" w:type="dxa"/>
            <w:tcMar/>
          </w:tcPr>
          <w:p w:rsidR="1A40ED63" w:rsidP="497A0C69" w:rsidRDefault="1A40ED63" w14:paraId="07DE01D9" w14:textId="4231CD9A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Pr="497A0C69" w:rsidR="1A40ED63">
              <w:rPr>
                <w:rFonts w:ascii="Roboto Light" w:hAnsi="Roboto Light"/>
                <w:sz w:val="22"/>
                <w:szCs w:val="22"/>
                <w:lang w:val="nb-NO"/>
              </w:rPr>
              <w:t xml:space="preserve">Innredning 5 </w:t>
            </w:r>
            <w:r w:rsidRPr="497A0C69" w:rsidR="1A40ED63">
              <w:rPr>
                <w:rFonts w:ascii="Roboto Light" w:hAnsi="Roboto Light"/>
                <w:sz w:val="22"/>
                <w:szCs w:val="22"/>
                <w:lang w:val="nb-NO"/>
              </w:rPr>
              <w:t xml:space="preserve">– </w:t>
            </w:r>
            <w:r w:rsidRPr="497A0C69" w:rsidR="1A40ED63">
              <w:rPr>
                <w:rFonts w:ascii="Roboto Light" w:hAnsi="Roboto Light"/>
                <w:sz w:val="22"/>
                <w:szCs w:val="22"/>
                <w:lang w:val="nb-NO"/>
              </w:rPr>
              <w:t>Skuffeseksjon til steril, skal ha rygg i skap. 50cm bredde</w:t>
            </w:r>
          </w:p>
          <w:p w:rsidR="497A0C69" w:rsidP="497A0C69" w:rsidRDefault="497A0C69" w14:paraId="0973DDF8" w14:textId="78C88DEE">
            <w:pPr>
              <w:pStyle w:val="Brdtekst"/>
            </w:pPr>
          </w:p>
          <w:p w:rsidR="497A0C69" w:rsidP="497A0C69" w:rsidRDefault="497A0C69" w14:paraId="5303655F" w14:textId="55493D5E">
            <w:pPr>
              <w:pStyle w:val="Brdtekst"/>
            </w:pPr>
          </w:p>
          <w:p w:rsidR="32D5C686" w:rsidP="497A0C69" w:rsidRDefault="32D5C686" w14:paraId="6B080C65" w14:textId="7BAF4428">
            <w:pPr>
              <w:pStyle w:val="Brdtekst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="32D5C686">
              <w:drawing>
                <wp:inline wp14:editId="31C72F41" wp14:anchorId="1D3F960F">
                  <wp:extent cx="1052623" cy="1476936"/>
                  <wp:effectExtent l="0" t="0" r="0" b="0"/>
                  <wp:docPr id="1399819287" name="Bilde 3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xmlns:r="http://schemas.openxmlformats.org/officeDocument/2006/relationships" r:embed="rId11"/>
                          <a:srcRect b="25990"/>
                          <a:stretch/>
                        </pic:blipFill>
                        <pic:spPr bwMode="auto">
                          <a:xfrm>
                            <a:off x="0" y="0"/>
                            <a:ext cx="1059888" cy="14871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497A0C69" w:rsidP="497A0C69" w:rsidRDefault="497A0C69" w14:paraId="446CEF1A" w14:textId="1907DFA2">
            <w:pPr>
              <w:pStyle w:val="Normal"/>
              <w:jc w:val="center"/>
              <w:rPr>
                <w:lang w:val="nb-NO"/>
              </w:rPr>
            </w:pP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497A0C69" w:rsidP="497A0C69" w:rsidRDefault="497A0C69" w14:paraId="79EE88E6" w14:textId="541E6829">
            <w:pPr>
              <w:pStyle w:val="Normal"/>
              <w:jc w:val="center"/>
              <w:rPr>
                <w:lang w:val="nb-NO"/>
              </w:rPr>
            </w:pPr>
          </w:p>
        </w:tc>
        <w:tc>
          <w:tcPr>
            <w:tcW w:w="1843" w:type="dxa"/>
            <w:tcMar/>
          </w:tcPr>
          <w:p w:rsidR="497A0C69" w:rsidP="497A0C69" w:rsidRDefault="497A0C69" w14:paraId="202F7CB8" w14:textId="27C146B5">
            <w:pPr>
              <w:pStyle w:val="Normal"/>
              <w:jc w:val="center"/>
              <w:rPr>
                <w:lang w:val="nb-NO"/>
              </w:rPr>
            </w:pPr>
          </w:p>
        </w:tc>
      </w:tr>
      <w:tr w:rsidR="497A0C69" w:rsidTr="0AB96436" w14:paraId="4C57AF62">
        <w:trPr>
          <w:trHeight w:val="3375"/>
        </w:trPr>
        <w:tc>
          <w:tcPr>
            <w:tcW w:w="4678" w:type="dxa"/>
            <w:tcMar/>
          </w:tcPr>
          <w:p w:rsidR="2AAD3B34" w:rsidP="497A0C69" w:rsidRDefault="2AAD3B34" w14:paraId="27CB05AF" w14:textId="49CF0617">
            <w:pPr>
              <w:pStyle w:val="Brdtekst"/>
              <w:ind w:hanging="26"/>
            </w:pPr>
            <w:r w:rsidRPr="497A0C69" w:rsidR="2AAD3B34">
              <w:rPr>
                <w:rFonts w:ascii="Roboto Light" w:hAnsi="Roboto Light"/>
                <w:sz w:val="22"/>
                <w:szCs w:val="22"/>
                <w:lang w:val="nb-NO"/>
              </w:rPr>
              <w:t xml:space="preserve">Innredning 6 </w:t>
            </w:r>
            <w:r w:rsidRPr="497A0C69" w:rsidR="2AAD3B34">
              <w:rPr>
                <w:rFonts w:ascii="Roboto Light" w:hAnsi="Roboto Light"/>
                <w:sz w:val="22"/>
                <w:szCs w:val="22"/>
                <w:lang w:val="nb-NO"/>
              </w:rPr>
              <w:t xml:space="preserve">– </w:t>
            </w:r>
            <w:r w:rsidRPr="497A0C69" w:rsidR="2AAD3B34">
              <w:rPr>
                <w:rFonts w:ascii="Roboto Light" w:hAnsi="Roboto Light"/>
                <w:sz w:val="22"/>
                <w:szCs w:val="22"/>
                <w:lang w:val="nb-NO"/>
              </w:rPr>
              <w:t>Skuffeseksjon til steril, skal ha rygg i skap. 50cm bredde</w:t>
            </w:r>
          </w:p>
          <w:p w:rsidR="2AAD3B34" w:rsidP="497A0C69" w:rsidRDefault="2AAD3B34" w14:paraId="3387BF31" w14:textId="4231CD9A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Pr="497A0C69" w:rsidR="2AAD3B34">
              <w:rPr>
                <w:rFonts w:ascii="Roboto Light" w:hAnsi="Roboto Light"/>
                <w:sz w:val="22"/>
                <w:szCs w:val="22"/>
                <w:lang w:val="nb-NO"/>
              </w:rPr>
              <w:t xml:space="preserve">Innredning 5 </w:t>
            </w:r>
            <w:r w:rsidRPr="497A0C69" w:rsidR="2AAD3B34">
              <w:rPr>
                <w:rFonts w:ascii="Roboto Light" w:hAnsi="Roboto Light"/>
                <w:sz w:val="22"/>
                <w:szCs w:val="22"/>
                <w:lang w:val="nb-NO"/>
              </w:rPr>
              <w:t xml:space="preserve">– </w:t>
            </w:r>
            <w:r w:rsidRPr="497A0C69" w:rsidR="2AAD3B34">
              <w:rPr>
                <w:rFonts w:ascii="Roboto Light" w:hAnsi="Roboto Light"/>
                <w:sz w:val="22"/>
                <w:szCs w:val="22"/>
                <w:lang w:val="nb-NO"/>
              </w:rPr>
              <w:t>Skuffeseksjon til steril, skal ha rygg i skap. 50cm bredde</w:t>
            </w:r>
          </w:p>
          <w:p w:rsidR="497A0C69" w:rsidP="497A0C69" w:rsidRDefault="497A0C69" w14:paraId="71E6C130" w14:textId="31C8EBF4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719700D7" w:rsidP="497A0C69" w:rsidRDefault="719700D7" w14:paraId="3CFF0FE9" w14:textId="56862CFB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="719700D7">
              <w:drawing>
                <wp:inline wp14:editId="59BFB9A0" wp14:anchorId="6BCCD2DB">
                  <wp:extent cx="1052623" cy="1476936"/>
                  <wp:effectExtent l="0" t="0" r="0" b="0"/>
                  <wp:docPr id="649866735" name="Bilde 3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xmlns:r="http://schemas.openxmlformats.org/officeDocument/2006/relationships" r:embed="rId11"/>
                          <a:srcRect b="25990"/>
                          <a:stretch/>
                        </pic:blipFill>
                        <pic:spPr bwMode="auto">
                          <a:xfrm>
                            <a:off x="0" y="0"/>
                            <a:ext cx="1059888" cy="14871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AB96436" w:rsidP="0AB96436" w:rsidRDefault="0AB96436" w14:paraId="2C5765F6" w14:textId="7229895F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0AB96436" w:rsidP="0AB96436" w:rsidRDefault="0AB96436" w14:paraId="2CC06981" w14:textId="74262185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0AB96436" w:rsidP="0AB96436" w:rsidRDefault="0AB96436" w14:paraId="75F40909" w14:textId="32A3F344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0AB96436" w:rsidP="0AB96436" w:rsidRDefault="0AB96436" w14:paraId="527FC62E" w14:textId="70AACB54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0AB96436" w:rsidP="0AB96436" w:rsidRDefault="0AB96436" w14:paraId="36319535" w14:textId="460914B7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0AB96436" w:rsidP="0AB96436" w:rsidRDefault="0AB96436" w14:paraId="240E9B38" w14:textId="56D3BC0C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0AB96436" w:rsidP="0AB96436" w:rsidRDefault="0AB96436" w14:paraId="5D57EDA0" w14:textId="0D02CD52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0AB96436" w:rsidP="0AB96436" w:rsidRDefault="0AB96436" w14:paraId="70C9D6FB" w14:textId="26B4C978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0AB96436" w:rsidP="0AB96436" w:rsidRDefault="0AB96436" w14:paraId="00142290" w14:textId="75B6A2BD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0AB96436" w:rsidP="0AB96436" w:rsidRDefault="0AB96436" w14:paraId="2AA2FD34" w14:textId="0E5F4148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497A0C69" w:rsidP="497A0C69" w:rsidRDefault="497A0C69" w14:paraId="4F320850" w14:textId="0F7D6EED">
            <w:pPr>
              <w:pStyle w:val="Brdtekst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497A0C69" w:rsidP="497A0C69" w:rsidRDefault="497A0C69" w14:paraId="0B4EC81A" w14:textId="7BF97EED">
            <w:pPr>
              <w:pStyle w:val="Normal"/>
              <w:jc w:val="center"/>
              <w:rPr>
                <w:lang w:val="nb-NO"/>
              </w:rPr>
            </w:pP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497A0C69" w:rsidP="497A0C69" w:rsidRDefault="497A0C69" w14:paraId="569AB954" w14:textId="03366185">
            <w:pPr>
              <w:pStyle w:val="Normal"/>
              <w:jc w:val="center"/>
              <w:rPr>
                <w:lang w:val="nb-NO"/>
              </w:rPr>
            </w:pPr>
          </w:p>
        </w:tc>
        <w:tc>
          <w:tcPr>
            <w:tcW w:w="1843" w:type="dxa"/>
            <w:tcMar/>
          </w:tcPr>
          <w:p w:rsidR="497A0C69" w:rsidP="497A0C69" w:rsidRDefault="497A0C69" w14:paraId="0DD0A952" w14:textId="3FBE9787">
            <w:pPr>
              <w:pStyle w:val="Normal"/>
              <w:jc w:val="center"/>
              <w:rPr>
                <w:lang w:val="nb-NO"/>
              </w:rPr>
            </w:pPr>
          </w:p>
        </w:tc>
      </w:tr>
      <w:tr w:rsidR="68A526F3" w:rsidTr="0AB96436" w14:paraId="75522086" w14:textId="77777777">
        <w:tc>
          <w:tcPr>
            <w:tcW w:w="4678" w:type="dxa"/>
            <w:tcMar/>
          </w:tcPr>
          <w:p w:rsidR="34439F65" w:rsidP="68A526F3" w:rsidRDefault="34439F65" w14:paraId="3D53F740" w14:textId="661F6D15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Pr="0AB96436" w:rsidR="5D963F8D">
              <w:rPr>
                <w:rFonts w:ascii="Roboto Light" w:hAnsi="Roboto Light"/>
                <w:sz w:val="22"/>
                <w:szCs w:val="22"/>
                <w:lang w:val="nb-NO"/>
              </w:rPr>
              <w:t xml:space="preserve">Innredning </w:t>
            </w:r>
            <w:r w:rsidRPr="0AB96436" w:rsidR="005B003C">
              <w:rPr>
                <w:rFonts w:ascii="Roboto Light" w:hAnsi="Roboto Light"/>
                <w:sz w:val="22"/>
                <w:szCs w:val="22"/>
                <w:lang w:val="nb-NO"/>
              </w:rPr>
              <w:t xml:space="preserve">5 </w:t>
            </w:r>
            <w:r w:rsidRPr="0AB96436" w:rsidR="00CD0ED1">
              <w:rPr>
                <w:rFonts w:ascii="Roboto Light" w:hAnsi="Roboto Light"/>
                <w:sz w:val="22"/>
                <w:szCs w:val="22"/>
                <w:lang w:val="nb-NO"/>
              </w:rPr>
              <w:t>–</w:t>
            </w:r>
            <w:r w:rsidRPr="0AB96436" w:rsidR="005B003C">
              <w:rPr>
                <w:rFonts w:ascii="Roboto Light" w:hAnsi="Roboto Light"/>
                <w:sz w:val="22"/>
                <w:szCs w:val="22"/>
                <w:lang w:val="nb-NO"/>
              </w:rPr>
              <w:t xml:space="preserve"> </w:t>
            </w:r>
            <w:r w:rsidRPr="0AB96436" w:rsidR="48E2823D">
              <w:rPr>
                <w:rFonts w:ascii="Roboto Light" w:hAnsi="Roboto Light"/>
                <w:sz w:val="22"/>
                <w:szCs w:val="22"/>
                <w:lang w:val="nb-NO"/>
              </w:rPr>
              <w:t>Lavt s</w:t>
            </w:r>
            <w:r w:rsidRPr="0AB96436" w:rsidR="00CD0ED1">
              <w:rPr>
                <w:rFonts w:ascii="Roboto Light" w:hAnsi="Roboto Light"/>
                <w:sz w:val="22"/>
                <w:szCs w:val="22"/>
                <w:lang w:val="nb-NO"/>
              </w:rPr>
              <w:t>kap til</w:t>
            </w:r>
            <w:r w:rsidRPr="0AB96436" w:rsidR="776229D3">
              <w:rPr>
                <w:rFonts w:ascii="Roboto Light" w:hAnsi="Roboto Light"/>
                <w:sz w:val="22"/>
                <w:szCs w:val="22"/>
                <w:lang w:val="nb-NO"/>
              </w:rPr>
              <w:t xml:space="preserve"> </w:t>
            </w:r>
            <w:r w:rsidRPr="0AB96436" w:rsidR="00CD0ED1">
              <w:rPr>
                <w:rFonts w:ascii="Roboto Light" w:hAnsi="Roboto Light"/>
                <w:sz w:val="22"/>
                <w:szCs w:val="22"/>
                <w:lang w:val="nb-NO"/>
              </w:rPr>
              <w:t>DAC</w:t>
            </w:r>
            <w:r w:rsidRPr="0AB96436" w:rsidR="0A6936EC">
              <w:rPr>
                <w:rFonts w:ascii="Roboto Light" w:hAnsi="Roboto Light"/>
                <w:sz w:val="22"/>
                <w:szCs w:val="22"/>
                <w:lang w:val="nb-NO"/>
              </w:rPr>
              <w:t>, 150mm lavere enn standard benk</w:t>
            </w:r>
            <w:r w:rsidRPr="0AB96436" w:rsidR="4AD3CEB6">
              <w:rPr>
                <w:rFonts w:ascii="Roboto Light" w:hAnsi="Roboto Light"/>
                <w:sz w:val="22"/>
                <w:szCs w:val="22"/>
                <w:lang w:val="nb-NO"/>
              </w:rPr>
              <w:t>, med 2 hyller</w:t>
            </w:r>
          </w:p>
          <w:p w:rsidR="00CD0ED1" w:rsidP="68A526F3" w:rsidRDefault="00CD0ED1" w14:paraId="6A956CF5" w14:textId="0290B5EA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>
              <w:rPr>
                <w:noProof/>
              </w:rPr>
              <w:drawing>
                <wp:inline distT="0" distB="0" distL="0" distR="0" wp14:anchorId="049F8783" wp14:editId="1444D1EB">
                  <wp:extent cx="1073736" cy="2098439"/>
                  <wp:effectExtent l="0" t="0" r="0" b="0"/>
                  <wp:docPr id="4" name="Bild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t="10030"/>
                          <a:stretch/>
                        </pic:blipFill>
                        <pic:spPr bwMode="auto">
                          <a:xfrm>
                            <a:off x="0" y="0"/>
                            <a:ext cx="1081471" cy="21135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68A526F3" w:rsidP="68A526F3" w:rsidRDefault="68A526F3" w14:paraId="1D8329A1" w14:textId="25504A57">
            <w:pPr>
              <w:pStyle w:val="Brdtekst"/>
              <w:ind w:hanging="26"/>
              <w:rPr>
                <w:lang w:val="nb-NO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68A526F3" w:rsidP="68A526F3" w:rsidRDefault="00CD0ED1" w14:paraId="56AB3C3D" w14:textId="66D6D1D1">
            <w:pPr>
              <w:jc w:val="center"/>
              <w:rPr>
                <w:szCs w:val="20"/>
                <w:lang w:val="nb-NO"/>
              </w:rPr>
            </w:pPr>
            <w:r>
              <w:rPr>
                <w:szCs w:val="20"/>
                <w:lang w:val="nb-NO"/>
              </w:rPr>
              <w:t>1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68A526F3" w:rsidP="68A526F3" w:rsidRDefault="68A526F3" w14:paraId="32CB7C8D" w14:textId="08A0F409">
            <w:pPr>
              <w:jc w:val="center"/>
              <w:rPr>
                <w:szCs w:val="20"/>
                <w:lang w:val="nb-NO"/>
              </w:rPr>
            </w:pPr>
          </w:p>
        </w:tc>
        <w:tc>
          <w:tcPr>
            <w:tcW w:w="1843" w:type="dxa"/>
            <w:tcMar/>
          </w:tcPr>
          <w:p w:rsidR="68A526F3" w:rsidP="68A526F3" w:rsidRDefault="68A526F3" w14:paraId="6C9DD0D3" w14:textId="063E68CF">
            <w:pPr>
              <w:jc w:val="center"/>
              <w:rPr>
                <w:szCs w:val="20"/>
                <w:lang w:val="nb-NO"/>
              </w:rPr>
            </w:pPr>
          </w:p>
        </w:tc>
      </w:tr>
      <w:tr w:rsidR="68A526F3" w:rsidTr="0AB96436" w14:paraId="76284F72" w14:textId="77777777">
        <w:tc>
          <w:tcPr>
            <w:tcW w:w="4678" w:type="dxa"/>
            <w:tcMar/>
          </w:tcPr>
          <w:p w:rsidR="34439F65" w:rsidP="68A526F3" w:rsidRDefault="34439F65" w14:paraId="1677F347" w14:textId="2619755B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Pr="0AB96436" w:rsidR="5D963F8D">
              <w:rPr>
                <w:rFonts w:ascii="Roboto Light" w:hAnsi="Roboto Light"/>
                <w:sz w:val="22"/>
                <w:szCs w:val="22"/>
                <w:lang w:val="nb-NO"/>
              </w:rPr>
              <w:t xml:space="preserve">Innredning </w:t>
            </w:r>
            <w:r w:rsidRPr="0AB96436" w:rsidR="46C5F82A">
              <w:rPr>
                <w:rFonts w:ascii="Roboto Light" w:hAnsi="Roboto Light"/>
                <w:sz w:val="22"/>
                <w:szCs w:val="22"/>
                <w:lang w:val="nb-NO"/>
              </w:rPr>
              <w:t xml:space="preserve">6 </w:t>
            </w:r>
            <w:r w:rsidRPr="0AB96436" w:rsidR="34C8D2E3">
              <w:rPr>
                <w:rFonts w:ascii="Roboto Light" w:hAnsi="Roboto Light"/>
                <w:sz w:val="22"/>
                <w:szCs w:val="22"/>
                <w:lang w:val="nb-NO"/>
              </w:rPr>
              <w:t>–</w:t>
            </w:r>
            <w:r w:rsidRPr="0AB96436" w:rsidR="46C5F82A">
              <w:rPr>
                <w:rFonts w:ascii="Roboto Light" w:hAnsi="Roboto Light"/>
                <w:sz w:val="22"/>
                <w:szCs w:val="22"/>
                <w:lang w:val="nb-NO"/>
              </w:rPr>
              <w:t xml:space="preserve"> </w:t>
            </w:r>
            <w:r w:rsidRPr="0AB96436" w:rsidR="34C8D2E3">
              <w:rPr>
                <w:rFonts w:ascii="Roboto Light" w:hAnsi="Roboto Light"/>
                <w:sz w:val="22"/>
                <w:szCs w:val="22"/>
                <w:lang w:val="nb-NO"/>
              </w:rPr>
              <w:t>Overskap til steril.</w:t>
            </w:r>
            <w:r w:rsidRPr="0AB96436" w:rsidR="6E890DFD">
              <w:rPr>
                <w:rFonts w:ascii="Roboto Light" w:hAnsi="Roboto Light"/>
                <w:sz w:val="22"/>
                <w:szCs w:val="22"/>
                <w:lang w:val="nb-NO"/>
              </w:rPr>
              <w:t xml:space="preserve"> Inkludert oppheng</w:t>
            </w:r>
            <w:r w:rsidRPr="0AB96436" w:rsidR="69A493BB">
              <w:rPr>
                <w:rFonts w:ascii="Roboto Light" w:hAnsi="Roboto Light"/>
                <w:sz w:val="22"/>
                <w:szCs w:val="22"/>
                <w:lang w:val="nb-NO"/>
              </w:rPr>
              <w:t xml:space="preserve"> 40 cm bredde</w:t>
            </w:r>
            <w:r w:rsidRPr="0AB96436" w:rsidR="2B20C6CF">
              <w:rPr>
                <w:rFonts w:ascii="Roboto Light" w:hAnsi="Roboto Light"/>
                <w:sz w:val="22"/>
                <w:szCs w:val="22"/>
                <w:lang w:val="nb-NO"/>
              </w:rPr>
              <w:t xml:space="preserve"> 2 hyller</w:t>
            </w:r>
          </w:p>
          <w:p w:rsidR="0087666D" w:rsidP="68A526F3" w:rsidRDefault="0087666D" w14:paraId="62C31755" w14:textId="786CE379">
            <w:pPr>
              <w:pStyle w:val="Brdtekst"/>
              <w:ind w:hanging="26"/>
            </w:pPr>
            <w:r w:rsidR="714094B2">
              <w:drawing>
                <wp:inline wp14:editId="2BD15FC8" wp14:anchorId="32B2372D">
                  <wp:extent cx="1023401" cy="1485900"/>
                  <wp:effectExtent l="0" t="0" r="0" b="0"/>
                  <wp:docPr id="697740638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697740638" name="Picture 697740638"/>
                          <pic:cNvPicPr/>
                        </pic:nvPicPr>
                        <pic:blipFill>
                          <a:blip xmlns:r="http://schemas.openxmlformats.org/officeDocument/2006/relationships" r:embed="rId11014879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23401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68A526F3" w:rsidP="68A526F3" w:rsidRDefault="68A526F3" w14:paraId="72201BBB" w14:textId="343B6B4A">
            <w:pPr>
              <w:pStyle w:val="Brdtekst"/>
              <w:ind w:hanging="26"/>
              <w:rPr>
                <w:lang w:val="nb-NO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68A526F3" w:rsidP="68A526F3" w:rsidRDefault="00574310" w14:paraId="1D9AB53B" w14:textId="30D01D67">
            <w:pPr>
              <w:jc w:val="center"/>
              <w:rPr>
                <w:szCs w:val="20"/>
                <w:lang w:val="nb-NO"/>
              </w:rPr>
            </w:pPr>
            <w:r>
              <w:rPr>
                <w:szCs w:val="20"/>
                <w:lang w:val="nb-NO"/>
              </w:rPr>
              <w:t>1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68A526F3" w:rsidP="68A526F3" w:rsidRDefault="68A526F3" w14:paraId="0A419717" w14:textId="60F6D20E">
            <w:pPr>
              <w:jc w:val="center"/>
              <w:rPr>
                <w:szCs w:val="20"/>
                <w:lang w:val="nb-NO"/>
              </w:rPr>
            </w:pPr>
          </w:p>
        </w:tc>
        <w:tc>
          <w:tcPr>
            <w:tcW w:w="1843" w:type="dxa"/>
            <w:tcMar/>
          </w:tcPr>
          <w:p w:rsidR="68A526F3" w:rsidP="68A526F3" w:rsidRDefault="68A526F3" w14:paraId="33B3102A" w14:textId="2D006CB2">
            <w:pPr>
              <w:jc w:val="center"/>
              <w:rPr>
                <w:szCs w:val="20"/>
                <w:lang w:val="nb-NO"/>
              </w:rPr>
            </w:pPr>
          </w:p>
        </w:tc>
      </w:tr>
      <w:tr w:rsidR="497A0C69" w:rsidTr="0AB96436" w14:paraId="1529BDC9">
        <w:trPr>
          <w:trHeight w:val="300"/>
        </w:trPr>
        <w:tc>
          <w:tcPr>
            <w:tcW w:w="4678" w:type="dxa"/>
            <w:tcMar/>
          </w:tcPr>
          <w:p w:rsidR="312CD0C9" w:rsidP="497A0C69" w:rsidRDefault="312CD0C9" w14:paraId="48F61F1A" w14:textId="2FD73045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Pr="0AB96436" w:rsidR="312CD0C9">
              <w:rPr>
                <w:rFonts w:ascii="Roboto Light" w:hAnsi="Roboto Light"/>
                <w:sz w:val="22"/>
                <w:szCs w:val="22"/>
                <w:lang w:val="nb-NO"/>
              </w:rPr>
              <w:t xml:space="preserve">Innredning 7 </w:t>
            </w:r>
            <w:r w:rsidRPr="0AB96436" w:rsidR="312CD0C9">
              <w:rPr>
                <w:rFonts w:ascii="Roboto Light" w:hAnsi="Roboto Light"/>
                <w:sz w:val="22"/>
                <w:szCs w:val="22"/>
                <w:lang w:val="nb-NO"/>
              </w:rPr>
              <w:t xml:space="preserve">– </w:t>
            </w:r>
            <w:r w:rsidRPr="0AB96436" w:rsidR="312CD0C9">
              <w:rPr>
                <w:rFonts w:ascii="Roboto Light" w:hAnsi="Roboto Light"/>
                <w:sz w:val="22"/>
                <w:szCs w:val="22"/>
                <w:lang w:val="nb-NO"/>
              </w:rPr>
              <w:t>Overskap til steril. Inkludert oppheng</w:t>
            </w:r>
            <w:r w:rsidRPr="0AB96436" w:rsidR="22C6D6AE">
              <w:rPr>
                <w:rFonts w:ascii="Roboto Light" w:hAnsi="Roboto Light"/>
                <w:sz w:val="22"/>
                <w:szCs w:val="22"/>
                <w:lang w:val="nb-NO"/>
              </w:rPr>
              <w:t xml:space="preserve"> 50cm bredde</w:t>
            </w:r>
            <w:r w:rsidRPr="0AB96436" w:rsidR="23B18786">
              <w:rPr>
                <w:rFonts w:ascii="Roboto Light" w:hAnsi="Roboto Light"/>
                <w:sz w:val="22"/>
                <w:szCs w:val="22"/>
                <w:lang w:val="nb-NO"/>
              </w:rPr>
              <w:t xml:space="preserve"> 2 hyller</w:t>
            </w:r>
          </w:p>
          <w:p w:rsidR="497A0C69" w:rsidP="497A0C69" w:rsidRDefault="497A0C69" w14:paraId="3FC72A6F" w14:textId="58441708">
            <w:pPr>
              <w:pStyle w:val="Brdtekst"/>
              <w:ind w:hanging="26"/>
            </w:pPr>
            <w:r w:rsidR="23B18786">
              <w:drawing>
                <wp:inline wp14:editId="61EE7EFA" wp14:anchorId="291CD6B2">
                  <wp:extent cx="1023401" cy="1485900"/>
                  <wp:effectExtent l="0" t="0" r="0" b="0"/>
                  <wp:docPr id="1432138746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697740638" name="Picture 697740638"/>
                          <pic:cNvPicPr/>
                        </pic:nvPicPr>
                        <pic:blipFill>
                          <a:blip xmlns:r="http://schemas.openxmlformats.org/officeDocument/2006/relationships" r:embed="rId11014879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23401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497A0C69" w:rsidP="0AB96436" w:rsidRDefault="497A0C69" w14:paraId="67D0F57C" w14:textId="49768743">
            <w:pPr>
              <w:pStyle w:val="Brdtekst"/>
              <w:ind w:hanging="26"/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2F3A787C" w:rsidP="497A0C69" w:rsidRDefault="2F3A787C" w14:paraId="4109CAE3" w14:textId="4E266471">
            <w:pPr>
              <w:pStyle w:val="Normal"/>
              <w:jc w:val="center"/>
            </w:pPr>
            <w:r w:rsidRPr="497A0C69" w:rsidR="2F3A787C">
              <w:rPr>
                <w:lang w:val="nb-NO"/>
              </w:rPr>
              <w:t>1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497A0C69" w:rsidP="497A0C69" w:rsidRDefault="497A0C69" w14:paraId="5EA644EF" w14:textId="207D151B">
            <w:pPr>
              <w:pStyle w:val="Normal"/>
              <w:jc w:val="center"/>
              <w:rPr>
                <w:lang w:val="nb-NO"/>
              </w:rPr>
            </w:pPr>
          </w:p>
        </w:tc>
        <w:tc>
          <w:tcPr>
            <w:tcW w:w="1843" w:type="dxa"/>
            <w:tcMar/>
          </w:tcPr>
          <w:p w:rsidR="497A0C69" w:rsidP="497A0C69" w:rsidRDefault="497A0C69" w14:paraId="79183628" w14:textId="24802558">
            <w:pPr>
              <w:pStyle w:val="Normal"/>
              <w:jc w:val="center"/>
              <w:rPr>
                <w:lang w:val="nb-NO"/>
              </w:rPr>
            </w:pPr>
          </w:p>
        </w:tc>
      </w:tr>
      <w:tr w:rsidR="497A0C69" w:rsidTr="0AB96436" w14:paraId="07E01800">
        <w:trPr>
          <w:trHeight w:val="300"/>
        </w:trPr>
        <w:tc>
          <w:tcPr>
            <w:tcW w:w="4678" w:type="dxa"/>
            <w:tcMar/>
          </w:tcPr>
          <w:p w:rsidR="312CD0C9" w:rsidP="497A0C69" w:rsidRDefault="312CD0C9" w14:paraId="09F9A8A6" w14:textId="7D5CD8DA">
            <w:pPr>
              <w:pStyle w:val="Brdtekst"/>
              <w:ind w:hanging="26"/>
            </w:pPr>
            <w:r w:rsidRPr="0AB96436" w:rsidR="312CD0C9">
              <w:rPr>
                <w:rFonts w:ascii="Roboto Light" w:hAnsi="Roboto Light"/>
                <w:sz w:val="22"/>
                <w:szCs w:val="22"/>
                <w:lang w:val="nb-NO"/>
              </w:rPr>
              <w:t xml:space="preserve">Innredning 8 </w:t>
            </w:r>
            <w:r w:rsidRPr="0AB96436" w:rsidR="312CD0C9">
              <w:rPr>
                <w:rFonts w:ascii="Roboto Light" w:hAnsi="Roboto Light"/>
                <w:sz w:val="22"/>
                <w:szCs w:val="22"/>
                <w:lang w:val="nb-NO"/>
              </w:rPr>
              <w:t xml:space="preserve">– </w:t>
            </w:r>
            <w:r w:rsidRPr="0AB96436" w:rsidR="312CD0C9">
              <w:rPr>
                <w:rFonts w:ascii="Roboto Light" w:hAnsi="Roboto Light"/>
                <w:sz w:val="22"/>
                <w:szCs w:val="22"/>
                <w:lang w:val="nb-NO"/>
              </w:rPr>
              <w:t>Overskap til steril. Inkludert oppheng</w:t>
            </w:r>
            <w:r w:rsidRPr="0AB96436" w:rsidR="5D8AB84A">
              <w:rPr>
                <w:rFonts w:ascii="Roboto Light" w:hAnsi="Roboto Light"/>
                <w:sz w:val="22"/>
                <w:szCs w:val="22"/>
                <w:lang w:val="nb-NO"/>
              </w:rPr>
              <w:t xml:space="preserve"> 60 cm bredde</w:t>
            </w:r>
            <w:r w:rsidRPr="0AB96436" w:rsidR="594DD1AF">
              <w:rPr>
                <w:rFonts w:ascii="Roboto Light" w:hAnsi="Roboto Light"/>
                <w:sz w:val="22"/>
                <w:szCs w:val="22"/>
                <w:lang w:val="nb-NO"/>
              </w:rPr>
              <w:t xml:space="preserve"> 2 hyller</w:t>
            </w:r>
          </w:p>
          <w:p w:rsidR="5D8AB84A" w:rsidP="497A0C69" w:rsidRDefault="5D8AB84A" w14:paraId="5521D905" w14:textId="1E3605D5">
            <w:pPr>
              <w:pStyle w:val="Brdtekst"/>
              <w:ind w:hanging="26"/>
            </w:pPr>
            <w:r w:rsidR="594DD1AF">
              <w:drawing>
                <wp:inline wp14:editId="1A585EBE" wp14:anchorId="37425A66">
                  <wp:extent cx="1023401" cy="1485900"/>
                  <wp:effectExtent l="0" t="0" r="0" b="0"/>
                  <wp:docPr id="1768960820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697740638" name="Picture 697740638"/>
                          <pic:cNvPicPr/>
                        </pic:nvPicPr>
                        <pic:blipFill>
                          <a:blip xmlns:r="http://schemas.openxmlformats.org/officeDocument/2006/relationships" r:embed="rId11014879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23401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497A0C69" w:rsidP="0AB96436" w:rsidRDefault="497A0C69" w14:paraId="1C4CBBCE" w14:textId="301D77E9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31987D4E" w:rsidP="497A0C69" w:rsidRDefault="31987D4E" w14:paraId="4E5508D6" w14:textId="28BB0A9E">
            <w:pPr>
              <w:pStyle w:val="Normal"/>
              <w:jc w:val="center"/>
            </w:pPr>
            <w:r w:rsidRPr="497A0C69" w:rsidR="31987D4E">
              <w:rPr>
                <w:lang w:val="nb-NO"/>
              </w:rPr>
              <w:t>1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497A0C69" w:rsidP="497A0C69" w:rsidRDefault="497A0C69" w14:paraId="0A1A0E84" w14:textId="2FAB2C1A">
            <w:pPr>
              <w:pStyle w:val="Normal"/>
              <w:jc w:val="center"/>
              <w:rPr>
                <w:lang w:val="nb-NO"/>
              </w:rPr>
            </w:pPr>
          </w:p>
        </w:tc>
        <w:tc>
          <w:tcPr>
            <w:tcW w:w="1843" w:type="dxa"/>
            <w:tcMar/>
          </w:tcPr>
          <w:p w:rsidR="497A0C69" w:rsidP="497A0C69" w:rsidRDefault="497A0C69" w14:paraId="5EC11FB6" w14:textId="7E99E927">
            <w:pPr>
              <w:pStyle w:val="Normal"/>
              <w:jc w:val="center"/>
              <w:rPr>
                <w:lang w:val="nb-NO"/>
              </w:rPr>
            </w:pPr>
          </w:p>
        </w:tc>
      </w:tr>
      <w:tr w:rsidR="497A0C69" w:rsidTr="0AB96436" w14:paraId="08C71A46">
        <w:trPr>
          <w:trHeight w:val="300"/>
        </w:trPr>
        <w:tc>
          <w:tcPr>
            <w:tcW w:w="4678" w:type="dxa"/>
            <w:tcMar/>
          </w:tcPr>
          <w:p w:rsidR="497A0C69" w:rsidP="497A0C69" w:rsidRDefault="497A0C69" w14:paraId="51BF20B8" w14:textId="65F56E4F">
            <w:pPr>
              <w:pStyle w:val="Brdtekst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5D8AB84A" w:rsidP="497A0C69" w:rsidRDefault="5D8AB84A" w14:paraId="2CBF453B" w14:textId="7CFE6329">
            <w:pPr>
              <w:pStyle w:val="Brdtekst"/>
              <w:ind w:hanging="26"/>
            </w:pPr>
            <w:r w:rsidRPr="0AB96436" w:rsidR="5D8AB84A">
              <w:rPr>
                <w:rFonts w:ascii="Roboto Light" w:hAnsi="Roboto Light"/>
                <w:sz w:val="22"/>
                <w:szCs w:val="22"/>
                <w:lang w:val="nb-NO"/>
              </w:rPr>
              <w:t>Innredning 9</w:t>
            </w:r>
            <w:r w:rsidRPr="0AB96436" w:rsidR="5D8AB84A">
              <w:rPr>
                <w:rFonts w:ascii="Roboto Light" w:hAnsi="Roboto Light"/>
                <w:sz w:val="22"/>
                <w:szCs w:val="22"/>
                <w:lang w:val="nb-NO"/>
              </w:rPr>
              <w:t xml:space="preserve">– </w:t>
            </w:r>
            <w:r w:rsidRPr="0AB96436" w:rsidR="5D8AB84A">
              <w:rPr>
                <w:rFonts w:ascii="Roboto Light" w:hAnsi="Roboto Light"/>
                <w:sz w:val="22"/>
                <w:szCs w:val="22"/>
                <w:lang w:val="nb-NO"/>
              </w:rPr>
              <w:t>Overskap til steril. Inkludert oppheng 80 cm bredde</w:t>
            </w:r>
            <w:r w:rsidRPr="0AB96436" w:rsidR="383F331B">
              <w:rPr>
                <w:rFonts w:ascii="Roboto Light" w:hAnsi="Roboto Light"/>
                <w:sz w:val="22"/>
                <w:szCs w:val="22"/>
                <w:lang w:val="nb-NO"/>
              </w:rPr>
              <w:t xml:space="preserve"> 2 hyller</w:t>
            </w:r>
          </w:p>
          <w:p w:rsidR="5D8AB84A" w:rsidP="497A0C69" w:rsidRDefault="5D8AB84A" w14:paraId="1BCDED63" w14:textId="6A764A5F">
            <w:pPr>
              <w:pStyle w:val="Brdtekst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="5D8AB84A">
              <w:drawing>
                <wp:inline wp14:editId="612719B3" wp14:anchorId="2FBD932B">
                  <wp:extent cx="1860698" cy="1687033"/>
                  <wp:effectExtent l="0" t="0" r="6350" b="8890"/>
                  <wp:docPr id="2101882800" name="Bilde 5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xmlns:r="http://schemas.openxmlformats.org/officeDocument/2006/relationships"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3450" cy="169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497A0C69" w:rsidP="497A0C69" w:rsidRDefault="497A0C69" w14:paraId="4AB9D6FB" w14:textId="793ED03F">
            <w:pPr>
              <w:pStyle w:val="Brdtekst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  <w:p w:rsidR="497A0C69" w:rsidP="497A0C69" w:rsidRDefault="497A0C69" w14:paraId="0C39788D" w14:textId="480D452F">
            <w:pPr>
              <w:pStyle w:val="Brdtekst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762F21D0" w:rsidP="497A0C69" w:rsidRDefault="762F21D0" w14:paraId="1287A00F" w14:textId="70869E82">
            <w:pPr>
              <w:pStyle w:val="Normal"/>
              <w:jc w:val="center"/>
            </w:pPr>
            <w:r w:rsidRPr="497A0C69" w:rsidR="762F21D0">
              <w:rPr>
                <w:lang w:val="nb-NO"/>
              </w:rPr>
              <w:t>1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497A0C69" w:rsidP="497A0C69" w:rsidRDefault="497A0C69" w14:paraId="3580D068" w14:textId="3DF13A8E">
            <w:pPr>
              <w:pStyle w:val="Normal"/>
              <w:jc w:val="center"/>
              <w:rPr>
                <w:lang w:val="nb-NO"/>
              </w:rPr>
            </w:pPr>
          </w:p>
        </w:tc>
        <w:tc>
          <w:tcPr>
            <w:tcW w:w="1843" w:type="dxa"/>
            <w:tcMar/>
          </w:tcPr>
          <w:p w:rsidR="497A0C69" w:rsidP="497A0C69" w:rsidRDefault="497A0C69" w14:paraId="45536B04" w14:textId="553B4597">
            <w:pPr>
              <w:pStyle w:val="Normal"/>
              <w:jc w:val="center"/>
              <w:rPr>
                <w:lang w:val="nb-NO"/>
              </w:rPr>
            </w:pPr>
          </w:p>
        </w:tc>
      </w:tr>
      <w:tr w:rsidR="497A0C69" w:rsidTr="0AB96436" w14:paraId="73DE6455">
        <w:trPr>
          <w:trHeight w:val="300"/>
        </w:trPr>
        <w:tc>
          <w:tcPr>
            <w:tcW w:w="4678" w:type="dxa"/>
            <w:tcMar/>
          </w:tcPr>
          <w:p w:rsidR="54E1F5B4" w:rsidP="497A0C69" w:rsidRDefault="54E1F5B4" w14:paraId="66D283FF" w14:textId="518C36A4">
            <w:pPr>
              <w:pStyle w:val="Brdtekst"/>
            </w:pP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>Innredning 10</w:t>
            </w: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 xml:space="preserve">– </w:t>
            </w: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>Unde</w:t>
            </w: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>rskap</w:t>
            </w: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 xml:space="preserve"> til steril med 2 hyller og dør i front. Inkludert oppheng 40 cm bredde</w:t>
            </w:r>
          </w:p>
          <w:p w:rsidR="497A0C69" w:rsidP="497A0C69" w:rsidRDefault="497A0C69" w14:paraId="5A398BEB" w14:textId="08AD0875">
            <w:pPr>
              <w:pStyle w:val="Brdtekst"/>
            </w:pPr>
            <w:r w:rsidR="7D4A6F78">
              <w:drawing>
                <wp:inline wp14:editId="68D9ED3D" wp14:anchorId="4F6A97ED">
                  <wp:extent cx="1800225" cy="2493890"/>
                  <wp:effectExtent l="0" t="0" r="0" b="0"/>
                  <wp:docPr id="173133067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73133067" name="Picture 173133067"/>
                          <pic:cNvPicPr/>
                        </pic:nvPicPr>
                        <pic:blipFill>
                          <a:blip xmlns:r="http://schemas.openxmlformats.org/officeDocument/2006/relationships" r:embed="rId1931959035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800225" cy="2493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497A0C69" w:rsidP="497A0C69" w:rsidRDefault="497A0C69" w14:paraId="119C6356" w14:textId="397E4563">
            <w:pPr>
              <w:pStyle w:val="Brdtekst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5ABF91C9" w:rsidP="497A0C69" w:rsidRDefault="5ABF91C9" w14:paraId="3F7793EF" w14:textId="150A489C">
            <w:pPr>
              <w:pStyle w:val="Normal"/>
              <w:jc w:val="center"/>
            </w:pPr>
            <w:r w:rsidRPr="497A0C69" w:rsidR="5ABF91C9">
              <w:rPr>
                <w:lang w:val="nb-NO"/>
              </w:rPr>
              <w:t>1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497A0C69" w:rsidP="497A0C69" w:rsidRDefault="497A0C69" w14:paraId="36B4AEF9" w14:textId="589AD116">
            <w:pPr>
              <w:pStyle w:val="Normal"/>
              <w:jc w:val="center"/>
              <w:rPr>
                <w:lang w:val="nb-NO"/>
              </w:rPr>
            </w:pPr>
          </w:p>
        </w:tc>
        <w:tc>
          <w:tcPr>
            <w:tcW w:w="1843" w:type="dxa"/>
            <w:tcMar/>
          </w:tcPr>
          <w:p w:rsidR="497A0C69" w:rsidP="497A0C69" w:rsidRDefault="497A0C69" w14:paraId="58A5A724" w14:textId="067BA061">
            <w:pPr>
              <w:pStyle w:val="Normal"/>
              <w:jc w:val="center"/>
              <w:rPr>
                <w:lang w:val="nb-NO"/>
              </w:rPr>
            </w:pPr>
          </w:p>
        </w:tc>
      </w:tr>
      <w:tr w:rsidR="497A0C69" w:rsidTr="0AB96436" w14:paraId="36777BAC">
        <w:trPr>
          <w:trHeight w:val="300"/>
        </w:trPr>
        <w:tc>
          <w:tcPr>
            <w:tcW w:w="4678" w:type="dxa"/>
            <w:tcMar/>
          </w:tcPr>
          <w:p w:rsidR="54E1F5B4" w:rsidP="497A0C69" w:rsidRDefault="54E1F5B4" w14:paraId="40517551" w14:textId="4FFED122">
            <w:pPr>
              <w:pStyle w:val="Brdtekst"/>
            </w:pP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>Innredning 1</w:t>
            </w:r>
            <w:r w:rsidRPr="5BE62116" w:rsidR="4BFBFAB2">
              <w:rPr>
                <w:rFonts w:ascii="Roboto Light" w:hAnsi="Roboto Light"/>
                <w:sz w:val="22"/>
                <w:szCs w:val="22"/>
                <w:lang w:val="nb-NO"/>
              </w:rPr>
              <w:t>1</w:t>
            </w: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 xml:space="preserve">– </w:t>
            </w: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>Unde</w:t>
            </w: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>rskap</w:t>
            </w: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 xml:space="preserve"> til steril med 2 hyller og dør i front. Inkludert oppheng 50 cm bredde</w:t>
            </w:r>
          </w:p>
          <w:p w:rsidR="497A0C69" w:rsidP="497A0C69" w:rsidRDefault="497A0C69" w14:paraId="3F148A81" w14:textId="6A87898F">
            <w:pPr>
              <w:pStyle w:val="Brdtekst"/>
            </w:pPr>
            <w:r w:rsidR="7E0AA290">
              <w:drawing>
                <wp:inline wp14:editId="3A3A0C58" wp14:anchorId="7B70C85B">
                  <wp:extent cx="1773921" cy="2457450"/>
                  <wp:effectExtent l="0" t="0" r="0" b="0"/>
                  <wp:docPr id="581768852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581768852" name="Picture 581768852"/>
                          <pic:cNvPicPr/>
                        </pic:nvPicPr>
                        <pic:blipFill>
                          <a:blip xmlns:r="http://schemas.openxmlformats.org/officeDocument/2006/relationships" r:embed="rId220490206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773921" cy="2457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497A0C69" w:rsidP="497A0C69" w:rsidRDefault="497A0C69" w14:paraId="5813D0C9" w14:textId="1D3C8914">
            <w:pPr>
              <w:pStyle w:val="Brdtekst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168FEEF7" w:rsidP="497A0C69" w:rsidRDefault="168FEEF7" w14:paraId="2FFC9F79" w14:textId="16460DD9">
            <w:pPr>
              <w:pStyle w:val="Normal"/>
              <w:jc w:val="center"/>
            </w:pPr>
            <w:r w:rsidRPr="497A0C69" w:rsidR="168FEEF7">
              <w:rPr>
                <w:lang w:val="nb-NO"/>
              </w:rPr>
              <w:t>1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497A0C69" w:rsidP="497A0C69" w:rsidRDefault="497A0C69" w14:paraId="73D20D00" w14:textId="0F6A0E2F">
            <w:pPr>
              <w:pStyle w:val="Normal"/>
              <w:jc w:val="center"/>
              <w:rPr>
                <w:lang w:val="nb-NO"/>
              </w:rPr>
            </w:pPr>
          </w:p>
        </w:tc>
        <w:tc>
          <w:tcPr>
            <w:tcW w:w="1843" w:type="dxa"/>
            <w:tcMar/>
          </w:tcPr>
          <w:p w:rsidR="497A0C69" w:rsidP="497A0C69" w:rsidRDefault="497A0C69" w14:paraId="7DF232E3" w14:textId="69CF92BE">
            <w:pPr>
              <w:pStyle w:val="Normal"/>
              <w:jc w:val="center"/>
              <w:rPr>
                <w:lang w:val="nb-NO"/>
              </w:rPr>
            </w:pPr>
          </w:p>
        </w:tc>
      </w:tr>
      <w:tr w:rsidR="497A0C69" w:rsidTr="0AB96436" w14:paraId="3F6A27A9">
        <w:trPr>
          <w:trHeight w:val="300"/>
        </w:trPr>
        <w:tc>
          <w:tcPr>
            <w:tcW w:w="4678" w:type="dxa"/>
            <w:tcMar/>
          </w:tcPr>
          <w:p w:rsidR="54E1F5B4" w:rsidP="497A0C69" w:rsidRDefault="54E1F5B4" w14:paraId="5D15C5EA" w14:textId="6A0836C8">
            <w:pPr>
              <w:pStyle w:val="Brdtekst"/>
            </w:pP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>Innredning 1</w:t>
            </w:r>
            <w:r w:rsidRPr="5BE62116" w:rsidR="283888A9">
              <w:rPr>
                <w:rFonts w:ascii="Roboto Light" w:hAnsi="Roboto Light"/>
                <w:sz w:val="22"/>
                <w:szCs w:val="22"/>
                <w:lang w:val="nb-NO"/>
              </w:rPr>
              <w:t>2</w:t>
            </w: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 xml:space="preserve">– </w:t>
            </w: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>Unde</w:t>
            </w: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>rskap</w:t>
            </w:r>
            <w:r w:rsidRPr="5BE62116" w:rsidR="54E1F5B4">
              <w:rPr>
                <w:rFonts w:ascii="Roboto Light" w:hAnsi="Roboto Light"/>
                <w:sz w:val="22"/>
                <w:szCs w:val="22"/>
                <w:lang w:val="nb-NO"/>
              </w:rPr>
              <w:t xml:space="preserve"> til steril med 2 hyller og dør i front. Inkludert oppheng 60 cm bredde</w:t>
            </w:r>
          </w:p>
          <w:p w:rsidR="497A0C69" w:rsidP="497A0C69" w:rsidRDefault="497A0C69" w14:paraId="4FC07D88" w14:textId="0EC72460">
            <w:pPr>
              <w:pStyle w:val="Brdtekst"/>
            </w:pPr>
            <w:r w:rsidR="7069E49E">
              <w:drawing>
                <wp:inline wp14:editId="4A07989A" wp14:anchorId="2072A9E6">
                  <wp:extent cx="1773921" cy="2457450"/>
                  <wp:effectExtent l="0" t="0" r="0" b="0"/>
                  <wp:docPr id="254047322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254047322" name="Picture 254047322"/>
                          <pic:cNvPicPr/>
                        </pic:nvPicPr>
                        <pic:blipFill>
                          <a:blip xmlns:r="http://schemas.openxmlformats.org/officeDocument/2006/relationships" r:embed="rId579243667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773921" cy="2457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497A0C69" w:rsidP="497A0C69" w:rsidRDefault="497A0C69" w14:paraId="1136A293" w14:textId="623B48FB">
            <w:pPr>
              <w:pStyle w:val="Brdtekst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5E58C1B9" w:rsidP="497A0C69" w:rsidRDefault="5E58C1B9" w14:paraId="32091A6D" w14:textId="78CF09D5">
            <w:pPr>
              <w:pStyle w:val="Normal"/>
              <w:jc w:val="center"/>
            </w:pPr>
            <w:r w:rsidRPr="497A0C69" w:rsidR="5E58C1B9">
              <w:rPr>
                <w:lang w:val="nb-NO"/>
              </w:rPr>
              <w:t>1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497A0C69" w:rsidP="497A0C69" w:rsidRDefault="497A0C69" w14:paraId="30CBB815" w14:textId="132E5BA6">
            <w:pPr>
              <w:pStyle w:val="Normal"/>
              <w:jc w:val="center"/>
              <w:rPr>
                <w:lang w:val="nb-NO"/>
              </w:rPr>
            </w:pPr>
          </w:p>
        </w:tc>
        <w:tc>
          <w:tcPr>
            <w:tcW w:w="1843" w:type="dxa"/>
            <w:tcMar/>
          </w:tcPr>
          <w:p w:rsidR="497A0C69" w:rsidP="497A0C69" w:rsidRDefault="497A0C69" w14:paraId="02627C0F" w14:textId="5B57F9E1">
            <w:pPr>
              <w:pStyle w:val="Normal"/>
              <w:jc w:val="center"/>
              <w:rPr>
                <w:lang w:val="nb-NO"/>
              </w:rPr>
            </w:pPr>
          </w:p>
        </w:tc>
      </w:tr>
      <w:tr w:rsidR="497A0C69" w:rsidTr="0AB96436" w14:paraId="55DB21B8">
        <w:trPr>
          <w:trHeight w:val="300"/>
        </w:trPr>
        <w:tc>
          <w:tcPr>
            <w:tcW w:w="4678" w:type="dxa"/>
            <w:tcMar/>
          </w:tcPr>
          <w:p w:rsidR="3AE0C6B2" w:rsidP="497A0C69" w:rsidRDefault="3AE0C6B2" w14:paraId="7CE5B3FA" w14:textId="74D01C9E">
            <w:pPr>
              <w:pStyle w:val="Brdtekst"/>
            </w:pPr>
            <w:r w:rsidRPr="497A0C69" w:rsidR="3AE0C6B2">
              <w:rPr>
                <w:rFonts w:ascii="Roboto Light" w:hAnsi="Roboto Light"/>
                <w:sz w:val="22"/>
                <w:szCs w:val="22"/>
                <w:lang w:val="nb-NO"/>
              </w:rPr>
              <w:t>Innredning 13 – Takforing til takhøyde 275</w:t>
            </w:r>
            <w:r w:rsidRPr="497A0C69" w:rsidR="50544320">
              <w:rPr>
                <w:rFonts w:ascii="Roboto Light" w:hAnsi="Roboto Light"/>
                <w:sz w:val="22"/>
                <w:szCs w:val="22"/>
                <w:lang w:val="nb-NO"/>
              </w:rPr>
              <w:t xml:space="preserve"> c</w:t>
            </w:r>
            <w:r w:rsidRPr="497A0C69" w:rsidR="3AE0C6B2">
              <w:rPr>
                <w:rFonts w:ascii="Roboto Light" w:hAnsi="Roboto Light"/>
                <w:sz w:val="22"/>
                <w:szCs w:val="22"/>
                <w:lang w:val="nb-NO"/>
              </w:rPr>
              <w:t>m</w:t>
            </w:r>
            <w:r w:rsidRPr="497A0C69" w:rsidR="501D4883">
              <w:rPr>
                <w:rFonts w:ascii="Roboto Light" w:hAnsi="Roboto Light"/>
                <w:sz w:val="22"/>
                <w:szCs w:val="22"/>
                <w:lang w:val="nb-NO"/>
              </w:rPr>
              <w:t xml:space="preserve"> med kantlist i ender. Pris på 1 meter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0477DDA4" w:rsidP="497A0C69" w:rsidRDefault="0477DDA4" w14:paraId="285DD962" w14:textId="4618DE9B">
            <w:pPr>
              <w:pStyle w:val="Normal"/>
              <w:jc w:val="center"/>
            </w:pPr>
            <w:r w:rsidRPr="0AB96436" w:rsidR="4E4E455B">
              <w:rPr>
                <w:lang w:val="nb-NO"/>
              </w:rPr>
              <w:t>5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497A0C69" w:rsidP="497A0C69" w:rsidRDefault="497A0C69" w14:paraId="7DD7F614" w14:textId="642B1CE8">
            <w:pPr>
              <w:pStyle w:val="Normal"/>
              <w:jc w:val="center"/>
              <w:rPr>
                <w:lang w:val="nb-NO"/>
              </w:rPr>
            </w:pPr>
          </w:p>
        </w:tc>
        <w:tc>
          <w:tcPr>
            <w:tcW w:w="1843" w:type="dxa"/>
            <w:tcMar/>
          </w:tcPr>
          <w:p w:rsidR="497A0C69" w:rsidP="497A0C69" w:rsidRDefault="497A0C69" w14:paraId="643DE5DD" w14:textId="277764DB">
            <w:pPr>
              <w:pStyle w:val="Normal"/>
              <w:jc w:val="center"/>
              <w:rPr>
                <w:lang w:val="nb-NO"/>
              </w:rPr>
            </w:pPr>
          </w:p>
        </w:tc>
      </w:tr>
      <w:tr w:rsidR="497A0C69" w:rsidTr="0AB96436" w14:paraId="6AC29744">
        <w:trPr>
          <w:trHeight w:val="300"/>
        </w:trPr>
        <w:tc>
          <w:tcPr>
            <w:tcW w:w="4678" w:type="dxa"/>
            <w:tcMar/>
          </w:tcPr>
          <w:p w:rsidR="54E1F5B4" w:rsidP="497A0C69" w:rsidRDefault="54E1F5B4" w14:paraId="1F4348FE" w14:textId="266393D8">
            <w:pPr>
              <w:pStyle w:val="Brdtekst"/>
              <w:ind w:hanging="26"/>
              <w:rPr>
                <w:rFonts w:ascii="Roboto Light" w:hAnsi="Roboto Light"/>
                <w:sz w:val="22"/>
                <w:szCs w:val="22"/>
                <w:lang w:val="nb-NO"/>
              </w:rPr>
            </w:pPr>
            <w:r w:rsidRPr="497A0C69" w:rsidR="54E1F5B4">
              <w:rPr>
                <w:rFonts w:ascii="Roboto Light" w:hAnsi="Roboto Light"/>
                <w:sz w:val="22"/>
                <w:szCs w:val="22"/>
                <w:lang w:val="nb-NO"/>
              </w:rPr>
              <w:t xml:space="preserve">Innredning </w:t>
            </w:r>
            <w:r w:rsidRPr="497A0C69" w:rsidR="53976472">
              <w:rPr>
                <w:rFonts w:ascii="Roboto Light" w:hAnsi="Roboto Light"/>
                <w:sz w:val="22"/>
                <w:szCs w:val="22"/>
                <w:lang w:val="nb-NO"/>
              </w:rPr>
              <w:t>1</w:t>
            </w:r>
            <w:r w:rsidRPr="497A0C69" w:rsidR="581A56C6">
              <w:rPr>
                <w:rFonts w:ascii="Roboto Light" w:hAnsi="Roboto Light"/>
                <w:sz w:val="22"/>
                <w:szCs w:val="22"/>
                <w:lang w:val="nb-NO"/>
              </w:rPr>
              <w:t>4</w:t>
            </w:r>
            <w:r w:rsidRPr="497A0C69" w:rsidR="54E1F5B4">
              <w:rPr>
                <w:rFonts w:ascii="Roboto Light" w:hAnsi="Roboto Light"/>
                <w:sz w:val="22"/>
                <w:szCs w:val="22"/>
                <w:lang w:val="nb-NO"/>
              </w:rPr>
              <w:t xml:space="preserve"> </w:t>
            </w:r>
            <w:r w:rsidRPr="497A0C69" w:rsidR="54E1F5B4">
              <w:rPr>
                <w:rFonts w:ascii="Roboto Light" w:hAnsi="Roboto Light"/>
                <w:sz w:val="22"/>
                <w:szCs w:val="22"/>
                <w:lang w:val="nb-NO"/>
              </w:rPr>
              <w:t xml:space="preserve">– </w:t>
            </w:r>
            <w:r w:rsidRPr="497A0C69" w:rsidR="54E1F5B4">
              <w:rPr>
                <w:rFonts w:ascii="Roboto Light" w:hAnsi="Roboto Light"/>
                <w:sz w:val="22"/>
                <w:szCs w:val="22"/>
                <w:lang w:val="nb-NO"/>
              </w:rPr>
              <w:t>Pris på 1 meter sokkel, med kantlist</w:t>
            </w:r>
            <w:r w:rsidRPr="497A0C69" w:rsidR="54E1F5B4">
              <w:rPr>
                <w:rFonts w:ascii="Roboto Light" w:hAnsi="Roboto Light"/>
                <w:sz w:val="22"/>
                <w:szCs w:val="22"/>
                <w:lang w:val="nb-NO"/>
              </w:rPr>
              <w:t>.</w:t>
            </w:r>
          </w:p>
          <w:p w:rsidR="497A0C69" w:rsidP="497A0C69" w:rsidRDefault="497A0C69" w14:paraId="2AD5D470" w14:textId="78E8BAE5">
            <w:pPr>
              <w:pStyle w:val="Brdtekst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29302939" w:rsidP="497A0C69" w:rsidRDefault="29302939" w14:paraId="24106B40" w14:textId="389E5839">
            <w:pPr>
              <w:pStyle w:val="Normal"/>
              <w:jc w:val="center"/>
            </w:pPr>
            <w:r w:rsidRPr="0AB96436" w:rsidR="68498FDC">
              <w:rPr>
                <w:lang w:val="nb-NO"/>
              </w:rPr>
              <w:t>5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497A0C69" w:rsidP="497A0C69" w:rsidRDefault="497A0C69" w14:paraId="4494B6BC" w14:textId="5A6C681E">
            <w:pPr>
              <w:pStyle w:val="Normal"/>
              <w:jc w:val="center"/>
              <w:rPr>
                <w:lang w:val="nb-NO"/>
              </w:rPr>
            </w:pPr>
          </w:p>
        </w:tc>
        <w:tc>
          <w:tcPr>
            <w:tcW w:w="1843" w:type="dxa"/>
            <w:tcMar/>
          </w:tcPr>
          <w:p w:rsidR="497A0C69" w:rsidP="497A0C69" w:rsidRDefault="497A0C69" w14:paraId="22AD9207" w14:textId="7B909D7E">
            <w:pPr>
              <w:pStyle w:val="Normal"/>
              <w:jc w:val="center"/>
              <w:rPr>
                <w:lang w:val="nb-NO"/>
              </w:rPr>
            </w:pPr>
          </w:p>
        </w:tc>
      </w:tr>
      <w:tr w:rsidR="68A526F3" w:rsidTr="0AB96436" w14:paraId="5F070924" w14:textId="77777777">
        <w:tc>
          <w:tcPr>
            <w:tcW w:w="4678" w:type="dxa"/>
            <w:tcMar/>
          </w:tcPr>
          <w:p w:rsidR="34439F65" w:rsidP="497A0C69" w:rsidRDefault="34439F65" w14:paraId="1CD69597" w14:textId="3786C4D8">
            <w:pPr>
              <w:pStyle w:val="Brdtekst"/>
              <w:ind w:left="-26" w:hanging="0"/>
            </w:pPr>
            <w:r w:rsidRPr="497A0C69" w:rsidR="2C00E603">
              <w:rPr>
                <w:rFonts w:ascii="Roboto Light" w:hAnsi="Roboto Light"/>
                <w:sz w:val="22"/>
                <w:szCs w:val="22"/>
                <w:lang w:val="nb-NO"/>
              </w:rPr>
              <w:t>Innredning</w:t>
            </w:r>
            <w:r w:rsidRPr="497A0C69" w:rsidR="6878002B">
              <w:rPr>
                <w:rFonts w:ascii="Roboto Light" w:hAnsi="Roboto Light"/>
                <w:sz w:val="22"/>
                <w:szCs w:val="22"/>
                <w:lang w:val="nb-NO"/>
              </w:rPr>
              <w:t xml:space="preserve"> 1</w:t>
            </w:r>
            <w:r w:rsidRPr="497A0C69" w:rsidR="2F78F7CB">
              <w:rPr>
                <w:rFonts w:ascii="Roboto Light" w:hAnsi="Roboto Light"/>
                <w:sz w:val="22"/>
                <w:szCs w:val="22"/>
                <w:lang w:val="nb-NO"/>
              </w:rPr>
              <w:t>5</w:t>
            </w:r>
            <w:r w:rsidRPr="497A0C69" w:rsidR="6878002B">
              <w:rPr>
                <w:rFonts w:ascii="Roboto Light" w:hAnsi="Roboto Light"/>
                <w:sz w:val="22"/>
                <w:szCs w:val="22"/>
                <w:lang w:val="nb-NO"/>
              </w:rPr>
              <w:t xml:space="preserve"> – Lyslist under overskap, pris pr m</w:t>
            </w:r>
          </w:p>
          <w:p w:rsidR="34439F65" w:rsidP="497A0C69" w:rsidRDefault="34439F65" w14:paraId="22672545" w14:textId="56A5076F">
            <w:pPr>
              <w:pStyle w:val="Brdtekst"/>
              <w:ind w:left="-26" w:hanging="0"/>
              <w:rPr>
                <w:rFonts w:ascii="Roboto Light" w:hAnsi="Roboto Light"/>
                <w:sz w:val="22"/>
                <w:szCs w:val="22"/>
                <w:lang w:val="nb-NO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tcMar/>
          </w:tcPr>
          <w:p w:rsidR="68A526F3" w:rsidP="68A526F3" w:rsidRDefault="00574310" w14:paraId="1DD0DEE9" w14:textId="19862672">
            <w:pPr>
              <w:jc w:val="center"/>
            </w:pPr>
            <w:r w:rsidRPr="0AB96436" w:rsidR="45D9D693">
              <w:rPr>
                <w:lang w:val="nb-NO"/>
              </w:rPr>
              <w:t>5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tcMar/>
          </w:tcPr>
          <w:p w:rsidR="68A526F3" w:rsidP="68A526F3" w:rsidRDefault="68A526F3" w14:paraId="7AA7593D" w14:textId="7D3449A3">
            <w:pPr>
              <w:jc w:val="center"/>
              <w:rPr>
                <w:szCs w:val="20"/>
                <w:lang w:val="nb-NO"/>
              </w:rPr>
            </w:pPr>
          </w:p>
        </w:tc>
        <w:tc>
          <w:tcPr>
            <w:tcW w:w="1843" w:type="dxa"/>
            <w:tcMar/>
          </w:tcPr>
          <w:p w:rsidR="68A526F3" w:rsidP="68A526F3" w:rsidRDefault="68A526F3" w14:paraId="09229A86" w14:textId="18354D50">
            <w:pPr>
              <w:jc w:val="center"/>
              <w:rPr>
                <w:szCs w:val="20"/>
                <w:lang w:val="nb-NO"/>
              </w:rPr>
            </w:pPr>
          </w:p>
        </w:tc>
      </w:tr>
      <w:tr w:rsidRPr="00E34076" w:rsidR="00137BC8" w:rsidTr="0AB96436" w14:paraId="6C8E7D55" w14:textId="77777777">
        <w:tc>
          <w:tcPr>
            <w:tcW w:w="4678" w:type="dxa"/>
            <w:tcMar/>
          </w:tcPr>
          <w:p w:rsidR="00137BC8" w:rsidP="004747C7" w:rsidRDefault="00137BC8" w14:paraId="5681AB08" w14:textId="77777777">
            <w:pPr>
              <w:spacing w:before="120" w:after="120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Totalsum ekskl. mva.</w:t>
            </w:r>
          </w:p>
        </w:tc>
        <w:tc>
          <w:tcPr>
            <w:tcW w:w="567" w:type="dxa"/>
            <w:tcBorders>
              <w:right w:val="nil"/>
            </w:tcBorders>
            <w:tcMar/>
          </w:tcPr>
          <w:p w:rsidRPr="00E34076" w:rsidR="00137BC8" w:rsidP="004747C7" w:rsidRDefault="00137BC8" w14:paraId="478B314A" w14:textId="77777777">
            <w:pPr>
              <w:spacing w:before="120"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559" w:type="dxa"/>
            <w:tcBorders>
              <w:left w:val="nil"/>
            </w:tcBorders>
            <w:tcMar/>
          </w:tcPr>
          <w:p w:rsidRPr="00E34076" w:rsidR="00137BC8" w:rsidP="004747C7" w:rsidRDefault="00137BC8" w14:paraId="41EEC67D" w14:textId="77777777">
            <w:pPr>
              <w:spacing w:before="120"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843" w:type="dxa"/>
            <w:tcMar/>
          </w:tcPr>
          <w:p w:rsidRPr="00E34076" w:rsidR="00137BC8" w:rsidP="68A526F3" w:rsidRDefault="00137BC8" w14:paraId="004184C1" w14:textId="540671F5">
            <w:pPr>
              <w:spacing w:before="120" w:after="120"/>
              <w:jc w:val="center"/>
              <w:rPr>
                <w:szCs w:val="20"/>
                <w:lang w:val="nb-NO"/>
              </w:rPr>
            </w:pPr>
          </w:p>
        </w:tc>
      </w:tr>
      <w:tr w:rsidRPr="00E34076" w:rsidR="00E47CAD" w:rsidTr="0AB96436" w14:paraId="374453B8" w14:textId="77777777">
        <w:tc>
          <w:tcPr>
            <w:tcW w:w="4678" w:type="dxa"/>
            <w:tcMar/>
          </w:tcPr>
          <w:p w:rsidRPr="00E34076" w:rsidR="00E47CAD" w:rsidP="004747C7" w:rsidRDefault="00E47CAD" w14:paraId="316B1FF1" w14:textId="77777777">
            <w:pPr>
              <w:spacing w:before="120" w:after="120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25 % mva</w:t>
            </w:r>
            <w:r w:rsidR="00FA2C99">
              <w:rPr>
                <w:rFonts w:ascii="Roboto Light" w:hAnsi="Roboto Light" w:cs="Arial"/>
                <w:lang w:val="nb-NO"/>
              </w:rPr>
              <w:t>.</w:t>
            </w:r>
            <w:r w:rsidRPr="00E34076">
              <w:rPr>
                <w:rFonts w:ascii="Roboto Light" w:hAnsi="Roboto Light" w:cs="Arial"/>
                <w:lang w:val="nb-NO"/>
              </w:rPr>
              <w:t xml:space="preserve"> </w:t>
            </w:r>
          </w:p>
        </w:tc>
        <w:tc>
          <w:tcPr>
            <w:tcW w:w="567" w:type="dxa"/>
            <w:tcBorders>
              <w:right w:val="nil"/>
            </w:tcBorders>
            <w:tcMar/>
          </w:tcPr>
          <w:p w:rsidRPr="00E34076" w:rsidR="00E47CAD" w:rsidP="004747C7" w:rsidRDefault="00E47CAD" w14:paraId="75B51E5D" w14:textId="77777777">
            <w:pPr>
              <w:spacing w:before="120"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559" w:type="dxa"/>
            <w:tcBorders>
              <w:left w:val="nil"/>
            </w:tcBorders>
            <w:tcMar/>
          </w:tcPr>
          <w:p w:rsidRPr="00E34076" w:rsidR="00E47CAD" w:rsidP="004747C7" w:rsidRDefault="00E47CAD" w14:paraId="405AD05E" w14:textId="77777777">
            <w:pPr>
              <w:spacing w:before="120"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843" w:type="dxa"/>
            <w:tcMar/>
          </w:tcPr>
          <w:p w:rsidRPr="00E34076" w:rsidR="00E47CAD" w:rsidP="004747C7" w:rsidRDefault="00E47CAD" w14:paraId="76F88647" w14:textId="77777777">
            <w:pPr>
              <w:spacing w:before="120"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Pr="00E34076" w:rsidR="00E47CAD" w:rsidTr="0AB96436" w14:paraId="3C96D3AA" w14:textId="77777777">
        <w:tc>
          <w:tcPr>
            <w:tcW w:w="4678" w:type="dxa"/>
            <w:tcMar/>
          </w:tcPr>
          <w:p w:rsidRPr="00FA2C99" w:rsidR="00E47CAD" w:rsidP="004747C7" w:rsidRDefault="00E47CAD" w14:paraId="534C927C" w14:textId="77777777">
            <w:pPr>
              <w:spacing w:before="120" w:after="120"/>
              <w:rPr>
                <w:rFonts w:ascii="Roboto Light" w:hAnsi="Roboto Light" w:cs="Arial"/>
                <w:b/>
                <w:lang w:val="nb-NO"/>
              </w:rPr>
            </w:pPr>
            <w:r w:rsidRPr="00FA2C99">
              <w:rPr>
                <w:rFonts w:ascii="Roboto Light" w:hAnsi="Roboto Light" w:cs="Arial"/>
                <w:b/>
                <w:lang w:val="nb-NO"/>
              </w:rPr>
              <w:t xml:space="preserve">Tilbudssum </w:t>
            </w:r>
          </w:p>
        </w:tc>
        <w:tc>
          <w:tcPr>
            <w:tcW w:w="567" w:type="dxa"/>
            <w:tcBorders>
              <w:right w:val="nil"/>
            </w:tcBorders>
            <w:tcMar/>
          </w:tcPr>
          <w:p w:rsidRPr="00FA2C99" w:rsidR="00E47CAD" w:rsidP="004747C7" w:rsidRDefault="00E47CAD" w14:paraId="3B9C7451" w14:textId="77777777">
            <w:pPr>
              <w:spacing w:before="120"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</w:p>
        </w:tc>
        <w:tc>
          <w:tcPr>
            <w:tcW w:w="1559" w:type="dxa"/>
            <w:tcBorders>
              <w:left w:val="nil"/>
            </w:tcBorders>
            <w:tcMar/>
          </w:tcPr>
          <w:p w:rsidRPr="00FA2C99" w:rsidR="00E47CAD" w:rsidP="004747C7" w:rsidRDefault="00E47CAD" w14:paraId="7C271606" w14:textId="77777777">
            <w:pPr>
              <w:spacing w:before="120"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</w:p>
        </w:tc>
        <w:tc>
          <w:tcPr>
            <w:tcW w:w="1843" w:type="dxa"/>
            <w:tcMar/>
          </w:tcPr>
          <w:p w:rsidRPr="00FA2C99" w:rsidR="00E47CAD" w:rsidP="004747C7" w:rsidRDefault="00E47CAD" w14:paraId="0284D2C7" w14:textId="77777777">
            <w:pPr>
              <w:spacing w:before="120"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</w:p>
        </w:tc>
      </w:tr>
    </w:tbl>
    <w:p w:rsidRPr="00395E92" w:rsidR="00395E92" w:rsidP="00395E92" w:rsidRDefault="00395E92" w14:paraId="01430385" w14:textId="77777777"/>
    <w:p w:rsidRPr="00202750" w:rsidR="005636DD" w:rsidP="005636DD" w:rsidRDefault="005636DD" w14:paraId="02EAB8DF" w14:textId="77777777">
      <w:pPr>
        <w:pStyle w:val="Overskrift2"/>
        <w:keepNext w:val="0"/>
        <w:keepLines w:val="0"/>
        <w:numPr>
          <w:ilvl w:val="0"/>
          <w:numId w:val="2"/>
        </w:numPr>
        <w:spacing w:before="120" w:after="60"/>
        <w:contextualSpacing/>
      </w:pPr>
      <w:bookmarkStart w:name="_Toc440974986" w:id="0"/>
      <w:r>
        <w:t>Lønns- og prisstigning</w:t>
      </w:r>
      <w:bookmarkEnd w:id="0"/>
    </w:p>
    <w:p w:rsidRPr="007279D9" w:rsidR="005636DD" w:rsidP="5613F759" w:rsidRDefault="005636DD" w14:paraId="2F48F8A7" w14:textId="77777777">
      <w:pPr>
        <w:rPr>
          <w:rFonts w:ascii="Roboto Light" w:hAnsi="Roboto Light" w:cs="Arial"/>
          <w:sz w:val="22"/>
          <w:szCs w:val="22"/>
          <w:lang w:val="nb-NO"/>
        </w:rPr>
      </w:pPr>
      <w:bookmarkStart w:name="_Toc440974996" w:id="1"/>
    </w:p>
    <w:bookmarkEnd w:id="1"/>
    <w:p w:rsidR="03222821" w:rsidP="5613F759" w:rsidRDefault="03222821" w14:paraId="1707EE48" w14:textId="0CFA2979">
      <w:pPr>
        <w:rPr>
          <w:rFonts w:ascii="Roboto Light" w:hAnsi="Roboto Light" w:cs="Arial"/>
          <w:sz w:val="22"/>
          <w:szCs w:val="22"/>
          <w:lang w:val="nb-NO"/>
        </w:rPr>
      </w:pPr>
      <w:r w:rsidRPr="5613F759">
        <w:rPr>
          <w:rFonts w:ascii="Roboto Light" w:hAnsi="Roboto Light" w:cs="Arial"/>
          <w:sz w:val="22"/>
          <w:szCs w:val="22"/>
          <w:lang w:val="nb-NO"/>
        </w:rPr>
        <w:lastRenderedPageBreak/>
        <w:t>Indeksregulering skjer etter reglene i Avtaledokumentets punkt 5.4.</w:t>
      </w:r>
    </w:p>
    <w:p w:rsidR="005636DD" w:rsidP="005636DD" w:rsidRDefault="005636DD" w14:paraId="1D77E4ED" w14:textId="77777777">
      <w:pPr>
        <w:pStyle w:val="Overskrift2"/>
        <w:keepNext w:val="0"/>
        <w:keepLines w:val="0"/>
        <w:numPr>
          <w:ilvl w:val="0"/>
          <w:numId w:val="2"/>
        </w:numPr>
        <w:spacing w:before="120" w:after="60"/>
        <w:contextualSpacing/>
        <w:rPr>
          <w:lang w:val="nb-NO"/>
        </w:rPr>
      </w:pPr>
      <w:r>
        <w:rPr>
          <w:lang w:val="nb-NO"/>
        </w:rPr>
        <w:t>Leveringstid</w:t>
      </w:r>
    </w:p>
    <w:p w:rsidR="005636DD" w:rsidP="005636DD" w:rsidRDefault="005636DD" w14:paraId="1B9612B2" w14:textId="77777777">
      <w:pPr>
        <w:rPr>
          <w:rFonts w:cs="Arial"/>
          <w:szCs w:val="20"/>
          <w:lang w:val="nb-NO"/>
        </w:rPr>
      </w:pPr>
    </w:p>
    <w:p w:rsidR="2CFA1A5E" w:rsidP="68A526F3" w:rsidRDefault="2CFA1A5E" w14:paraId="31EC4D88" w14:textId="55CA2134">
      <w:pPr>
        <w:rPr>
          <w:rFonts w:ascii="Roboto Light" w:hAnsi="Roboto Light" w:cs="Arial"/>
          <w:sz w:val="22"/>
          <w:szCs w:val="22"/>
          <w:lang w:val="nb-NO"/>
        </w:rPr>
      </w:pPr>
      <w:r w:rsidRPr="68A526F3">
        <w:rPr>
          <w:rFonts w:ascii="Roboto Light" w:hAnsi="Roboto Light" w:cs="Arial"/>
          <w:sz w:val="22"/>
          <w:szCs w:val="22"/>
          <w:lang w:val="nb-NO"/>
        </w:rPr>
        <w:t xml:space="preserve">Leveringstid for utstyret avtales med </w:t>
      </w:r>
      <w:r w:rsidR="00DE1116">
        <w:rPr>
          <w:rFonts w:ascii="Roboto Light" w:hAnsi="Roboto Light" w:cs="Arial"/>
          <w:sz w:val="22"/>
          <w:szCs w:val="22"/>
          <w:lang w:val="nb-NO"/>
        </w:rPr>
        <w:t>VLFK</w:t>
      </w:r>
      <w:r w:rsidRPr="68A526F3">
        <w:rPr>
          <w:rFonts w:ascii="Roboto Light" w:hAnsi="Roboto Light" w:cs="Arial"/>
          <w:sz w:val="22"/>
          <w:szCs w:val="22"/>
          <w:lang w:val="nb-NO"/>
        </w:rPr>
        <w:t xml:space="preserve"> for hver enkelt klinikk.</w:t>
      </w:r>
    </w:p>
    <w:p w:rsidRPr="005636DD" w:rsidR="005636DD" w:rsidP="005636DD" w:rsidRDefault="005636DD" w14:paraId="7E0BD2C3" w14:textId="77777777">
      <w:pPr>
        <w:rPr>
          <w:sz w:val="22"/>
          <w:szCs w:val="22"/>
          <w:lang w:val="nb-NO"/>
        </w:rPr>
      </w:pPr>
    </w:p>
    <w:p w:rsidRPr="005636DD" w:rsidR="005636DD" w:rsidP="005636DD" w:rsidRDefault="005636DD" w14:paraId="26A17435" w14:textId="77777777">
      <w:pPr>
        <w:rPr>
          <w:rFonts w:asciiTheme="majorHAnsi" w:hAnsiTheme="majorHAnsi"/>
          <w:lang w:val="nb-NO"/>
        </w:rPr>
      </w:pPr>
    </w:p>
    <w:p w:rsidRPr="005636DD" w:rsidR="005636DD" w:rsidP="005636DD" w:rsidRDefault="005636DD" w14:paraId="1AF3E85A" w14:textId="77777777">
      <w:pPr>
        <w:pStyle w:val="Listeavsnitt"/>
        <w:numPr>
          <w:ilvl w:val="0"/>
          <w:numId w:val="2"/>
        </w:numPr>
        <w:rPr>
          <w:rFonts w:asciiTheme="majorHAnsi" w:hAnsiTheme="majorHAnsi"/>
          <w:sz w:val="32"/>
          <w:szCs w:val="32"/>
          <w:lang w:val="nb-NO"/>
        </w:rPr>
      </w:pPr>
      <w:r w:rsidRPr="005636DD">
        <w:rPr>
          <w:rFonts w:asciiTheme="majorHAnsi" w:hAnsiTheme="majorHAnsi"/>
          <w:sz w:val="32"/>
          <w:szCs w:val="32"/>
          <w:lang w:val="nb-NO"/>
        </w:rPr>
        <w:t>Kvalitet</w:t>
      </w:r>
    </w:p>
    <w:p w:rsidR="005636DD" w:rsidP="005636DD" w:rsidRDefault="005636DD" w14:paraId="1A258908" w14:textId="77777777">
      <w:pPr>
        <w:rPr>
          <w:rFonts w:cs="Arial"/>
          <w:szCs w:val="22"/>
          <w:lang w:val="nb-NO"/>
        </w:rPr>
      </w:pPr>
    </w:p>
    <w:p w:rsidRPr="005636DD" w:rsidR="005636DD" w:rsidP="005636DD" w:rsidRDefault="005636DD" w14:paraId="2D06C48F" w14:textId="77777777">
      <w:pPr>
        <w:rPr>
          <w:rFonts w:ascii="Roboto Light" w:hAnsi="Roboto Light" w:cs="Arial"/>
          <w:sz w:val="22"/>
          <w:szCs w:val="22"/>
          <w:lang w:val="nb-NO"/>
        </w:rPr>
      </w:pPr>
      <w:r w:rsidRPr="005636DD">
        <w:rPr>
          <w:rFonts w:ascii="Roboto Light" w:hAnsi="Roboto Light" w:cs="Arial"/>
          <w:sz w:val="22"/>
          <w:szCs w:val="22"/>
          <w:lang w:val="nb-NO"/>
        </w:rPr>
        <w:t>Leverandøren skal levere dokumentasjon som redegjør for:</w:t>
      </w:r>
    </w:p>
    <w:p w:rsidRPr="005636DD" w:rsidR="005636DD" w:rsidP="005636DD" w:rsidRDefault="005636DD" w14:paraId="77AF74D1" w14:textId="77777777">
      <w:pPr>
        <w:pStyle w:val="Listeavsnitt"/>
        <w:numPr>
          <w:ilvl w:val="0"/>
          <w:numId w:val="3"/>
        </w:numPr>
        <w:rPr>
          <w:rFonts w:ascii="Roboto Light" w:hAnsi="Roboto Light" w:cs="Arial"/>
          <w:sz w:val="22"/>
          <w:szCs w:val="22"/>
          <w:lang w:val="nb-NO"/>
        </w:rPr>
      </w:pPr>
      <w:r w:rsidRPr="005636DD">
        <w:rPr>
          <w:rFonts w:ascii="Roboto Light" w:hAnsi="Roboto Light" w:cs="Arial"/>
          <w:sz w:val="22"/>
          <w:szCs w:val="22"/>
          <w:lang w:val="nb-NO"/>
        </w:rPr>
        <w:t>Produkttype</w:t>
      </w:r>
    </w:p>
    <w:p w:rsidRPr="005636DD" w:rsidR="005636DD" w:rsidP="005636DD" w:rsidRDefault="005636DD" w14:paraId="21217216" w14:textId="47F9773B">
      <w:pPr>
        <w:pStyle w:val="Listeavsnitt"/>
        <w:numPr>
          <w:ilvl w:val="0"/>
          <w:numId w:val="3"/>
        </w:numPr>
        <w:rPr>
          <w:rFonts w:ascii="Roboto Light" w:hAnsi="Roboto Light" w:cs="Arial"/>
          <w:sz w:val="22"/>
          <w:szCs w:val="22"/>
          <w:lang w:val="nb-NO"/>
        </w:rPr>
      </w:pPr>
      <w:r w:rsidRPr="005636DD">
        <w:rPr>
          <w:rFonts w:ascii="Roboto Light" w:hAnsi="Roboto Light" w:cs="Arial"/>
          <w:sz w:val="22"/>
          <w:szCs w:val="22"/>
          <w:lang w:val="nb-NO"/>
        </w:rPr>
        <w:t>Opplysninger om materialer, bestandighet</w:t>
      </w:r>
      <w:r w:rsidR="0067530F">
        <w:rPr>
          <w:rFonts w:ascii="Roboto Light" w:hAnsi="Roboto Light" w:cs="Arial"/>
          <w:sz w:val="22"/>
          <w:szCs w:val="22"/>
          <w:lang w:val="nb-NO"/>
        </w:rPr>
        <w:t xml:space="preserve">, slitestyrke, </w:t>
      </w:r>
      <w:r w:rsidRPr="005636DD">
        <w:rPr>
          <w:rFonts w:ascii="Roboto Light" w:hAnsi="Roboto Light" w:cs="Arial"/>
          <w:sz w:val="22"/>
          <w:szCs w:val="22"/>
          <w:lang w:val="nb-NO"/>
        </w:rPr>
        <w:t>forventet levetid og eventuelle produktgarantier</w:t>
      </w:r>
    </w:p>
    <w:p w:rsidRPr="00FA2C99" w:rsidR="000729B4" w:rsidP="005636DD" w:rsidRDefault="005636DD" w14:paraId="1B2268B9" w14:textId="77777777">
      <w:pPr>
        <w:pStyle w:val="Listeavsnitt"/>
        <w:numPr>
          <w:ilvl w:val="0"/>
          <w:numId w:val="3"/>
        </w:numPr>
        <w:rPr>
          <w:rFonts w:ascii="Roboto Light" w:hAnsi="Roboto Light" w:cs="Arial"/>
          <w:sz w:val="22"/>
          <w:szCs w:val="22"/>
          <w:lang w:val="nb-NO"/>
        </w:rPr>
      </w:pPr>
      <w:r w:rsidRPr="005636DD">
        <w:rPr>
          <w:rFonts w:ascii="Roboto Light" w:hAnsi="Roboto Light" w:cs="Arial"/>
          <w:sz w:val="22"/>
          <w:szCs w:val="22"/>
          <w:lang w:val="nb-NO"/>
        </w:rPr>
        <w:t>Leverandørens service og responstid</w:t>
      </w:r>
    </w:p>
    <w:sectPr w:rsidRPr="00FA2C99" w:rsidR="000729B4" w:rsidSect="000729B4">
      <w:footerReference w:type="default" r:id="rId14"/>
      <w:headerReference w:type="first" r:id="rId15"/>
      <w:footerReference w:type="first" r:id="rId16"/>
      <w:pgSz w:w="11906" w:h="16838" w:orient="portrait" w:code="9"/>
      <w:pgMar w:top="1588" w:right="1588" w:bottom="1588" w:left="1588" w:header="85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F757C" w:rsidP="000729B4" w:rsidRDefault="008F757C" w14:paraId="4A5FF3A9" w14:textId="77777777">
      <w:r>
        <w:separator/>
      </w:r>
    </w:p>
  </w:endnote>
  <w:endnote w:type="continuationSeparator" w:id="0">
    <w:p w:rsidR="008F757C" w:rsidP="000729B4" w:rsidRDefault="008F757C" w14:paraId="2C78A6C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001" w:usb1="0000005B" w:usb2="0000002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8E0F0B" w:rsidR="00C22745" w:rsidTr="004747C7" w14:paraId="32CD7CF2" w14:textId="77777777">
      <w:tc>
        <w:tcPr>
          <w:tcW w:w="3686" w:type="dxa"/>
          <w:hideMark/>
        </w:tcPr>
        <w:p w:rsidRPr="000729B4" w:rsidR="00C22745" w:rsidP="00C22745" w:rsidRDefault="00C22745" w14:paraId="501D1784" w14:textId="77777777">
          <w:pPr>
            <w:rPr>
              <w:rFonts w:ascii="Roboto Slab SemiBold" w:hAnsi="Roboto Slab SemiBold"/>
              <w:sz w:val="18"/>
              <w:szCs w:val="18"/>
            </w:rPr>
          </w:pPr>
          <w:r w:rsidRPr="000729B4">
            <w:rPr>
              <w:rFonts w:ascii="Roboto Slab SemiBold" w:hAnsi="Roboto Slab SemiBold"/>
              <w:sz w:val="18"/>
              <w:szCs w:val="18"/>
            </w:rPr>
            <w:t>Namn på dokument</w:t>
          </w:r>
        </w:p>
        <w:p w:rsidRPr="000729B4" w:rsidR="00C22745" w:rsidP="00C22745" w:rsidRDefault="00C22745" w14:paraId="071BFAFF" w14:textId="77777777">
          <w:pPr>
            <w:rPr>
              <w:rFonts w:asciiTheme="majorHAnsi" w:hAnsiTheme="majorHAnsi"/>
              <w:sz w:val="18"/>
              <w:szCs w:val="18"/>
            </w:rPr>
          </w:pPr>
          <w:r w:rsidRPr="000729B4">
            <w:rPr>
              <w:rFonts w:asciiTheme="majorHAnsi" w:hAnsiTheme="majorHAnsi"/>
              <w:sz w:val="18"/>
              <w:szCs w:val="18"/>
            </w:rPr>
            <w:t>Type dokument:</w:t>
          </w:r>
        </w:p>
        <w:p w:rsidRPr="000729B4" w:rsidR="00C22745" w:rsidP="00C22745" w:rsidRDefault="00C22745" w14:paraId="5778CC85" w14:textId="77777777">
          <w:pPr>
            <w:rPr>
              <w:rFonts w:asciiTheme="majorHAnsi" w:hAnsiTheme="majorHAnsi"/>
              <w:sz w:val="18"/>
              <w:szCs w:val="18"/>
            </w:rPr>
          </w:pPr>
          <w:r w:rsidRPr="000729B4">
            <w:rPr>
              <w:rFonts w:asciiTheme="majorHAnsi" w:hAnsiTheme="majorHAnsi"/>
              <w:sz w:val="18"/>
              <w:szCs w:val="18"/>
            </w:rPr>
            <w:t xml:space="preserve">Utarbeidd av:  </w:t>
          </w:r>
        </w:p>
      </w:tc>
      <w:tc>
        <w:tcPr>
          <w:tcW w:w="3118" w:type="dxa"/>
          <w:hideMark/>
        </w:tcPr>
        <w:p w:rsidRPr="000729B4" w:rsidR="00C22745" w:rsidP="00C22745" w:rsidRDefault="00C22745" w14:paraId="504AF9E2" w14:textId="77777777">
          <w:pPr>
            <w:rPr>
              <w:rFonts w:cs="ArialMT" w:asciiTheme="majorHAnsi" w:hAnsiTheme="majorHAnsi"/>
              <w:sz w:val="18"/>
              <w:szCs w:val="18"/>
            </w:rPr>
          </w:pPr>
          <w:r w:rsidRPr="000729B4">
            <w:rPr>
              <w:rFonts w:cs="ArialMT" w:asciiTheme="majorHAnsi" w:hAnsiTheme="majorHAnsi"/>
              <w:sz w:val="18"/>
              <w:szCs w:val="18"/>
            </w:rPr>
            <w:t xml:space="preserve">Godkjend av: </w:t>
          </w:r>
        </w:p>
        <w:p w:rsidRPr="000729B4" w:rsidR="00C22745" w:rsidP="00C22745" w:rsidRDefault="00C22745" w14:paraId="67613EB2" w14:textId="77777777">
          <w:pPr>
            <w:rPr>
              <w:rFonts w:cs="ArialMT" w:asciiTheme="majorHAnsi" w:hAnsiTheme="majorHAnsi"/>
              <w:sz w:val="18"/>
              <w:szCs w:val="18"/>
            </w:rPr>
          </w:pPr>
          <w:r w:rsidRPr="000729B4">
            <w:rPr>
              <w:rFonts w:cs="ArialMT" w:asciiTheme="majorHAnsi" w:hAnsiTheme="majorHAnsi"/>
              <w:sz w:val="18"/>
              <w:szCs w:val="18"/>
            </w:rPr>
            <w:t>Godkjend dato:</w:t>
          </w:r>
        </w:p>
        <w:p w:rsidRPr="000729B4" w:rsidR="00C22745" w:rsidP="00C22745" w:rsidRDefault="00C22745" w14:paraId="18AF2C93" w14:textId="77777777">
          <w:pPr>
            <w:rPr>
              <w:rFonts w:asciiTheme="majorHAnsi" w:hAnsiTheme="majorHAnsi"/>
              <w:sz w:val="18"/>
              <w:szCs w:val="18"/>
            </w:rPr>
          </w:pPr>
          <w:r w:rsidRPr="000729B4">
            <w:rPr>
              <w:rFonts w:cs="ArialMT" w:asciiTheme="majorHAnsi" w:hAnsiTheme="majorHAnsi"/>
              <w:sz w:val="18"/>
              <w:szCs w:val="18"/>
            </w:rPr>
            <w:t>Gjeld frå:</w:t>
          </w:r>
        </w:p>
      </w:tc>
      <w:tc>
        <w:tcPr>
          <w:tcW w:w="3456" w:type="dxa"/>
          <w:hideMark/>
        </w:tcPr>
        <w:p w:rsidRPr="000729B4" w:rsidR="00C22745" w:rsidP="00C22745" w:rsidRDefault="00C22745" w14:paraId="134DCB30" w14:textId="77777777">
          <w:pPr>
            <w:rPr>
              <w:rFonts w:cs="ArialMT" w:asciiTheme="majorHAnsi" w:hAnsiTheme="majorHAnsi"/>
              <w:sz w:val="18"/>
              <w:szCs w:val="18"/>
            </w:rPr>
          </w:pPr>
          <w:r w:rsidRPr="000729B4">
            <w:rPr>
              <w:rFonts w:cs="ArialMT" w:asciiTheme="majorHAnsi" w:hAnsiTheme="majorHAnsi"/>
              <w:sz w:val="18"/>
              <w:szCs w:val="18"/>
            </w:rPr>
            <w:t>Revidert dato:</w:t>
          </w:r>
        </w:p>
        <w:p w:rsidRPr="000729B4" w:rsidR="00C22745" w:rsidP="00C22745" w:rsidRDefault="00C22745" w14:paraId="2A78A45D" w14:textId="77777777">
          <w:pPr>
            <w:rPr>
              <w:rFonts w:cs="ArialMT" w:asciiTheme="majorHAnsi" w:hAnsiTheme="majorHAnsi"/>
              <w:sz w:val="18"/>
              <w:szCs w:val="18"/>
            </w:rPr>
          </w:pPr>
          <w:r w:rsidRPr="000729B4">
            <w:rPr>
              <w:rFonts w:cs="ArialMT" w:asciiTheme="majorHAnsi" w:hAnsiTheme="majorHAnsi"/>
              <w:sz w:val="18"/>
              <w:szCs w:val="18"/>
            </w:rPr>
            <w:t xml:space="preserve">Arkivsak:- </w:t>
          </w:r>
        </w:p>
        <w:p w:rsidRPr="000729B4" w:rsidR="00C22745" w:rsidP="00C22745" w:rsidRDefault="00C22745" w14:paraId="714658E7" w14:textId="77777777">
          <w:pPr>
            <w:rPr>
              <w:rFonts w:cs="ArialMT" w:asciiTheme="majorHAnsi" w:hAnsiTheme="majorHAnsi"/>
              <w:sz w:val="18"/>
              <w:szCs w:val="18"/>
            </w:rPr>
          </w:pPr>
          <w:r w:rsidRPr="00BE5A5A">
            <w:rPr>
              <w:rFonts w:cs="Arial-BoldMT" w:asciiTheme="majorHAnsi" w:hAnsiTheme="majorHAnsi"/>
              <w:bCs/>
              <w:sz w:val="18"/>
              <w:szCs w:val="18"/>
            </w:rPr>
            <w:t xml:space="preserve">Side </w:t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fldChar w:fldCharType="begin"/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instrText>PAGE  \* Arabic  \* MERGEFORMAT</w:instrText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fldChar w:fldCharType="separate"/>
          </w:r>
          <w:r w:rsidRPr="00BE5A5A">
            <w:rPr>
              <w:rFonts w:cs="Arial-BoldMT" w:asciiTheme="majorHAnsi" w:hAnsiTheme="majorHAnsi"/>
              <w:bCs/>
              <w:noProof/>
              <w:sz w:val="18"/>
              <w:szCs w:val="18"/>
            </w:rPr>
            <w:t>1</w:t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fldChar w:fldCharType="end"/>
          </w:r>
          <w:r w:rsidRPr="00BE5A5A">
            <w:rPr>
              <w:rFonts w:cs="Arial-BoldMT" w:asciiTheme="majorHAnsi" w:hAnsiTheme="majorHAnsi"/>
              <w:bCs/>
              <w:sz w:val="18"/>
              <w:szCs w:val="18"/>
            </w:rPr>
            <w:t xml:space="preserve"> av </w:t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fldChar w:fldCharType="begin"/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instrText>NUMPAGES  \* Arabic  \* MERGEFORMAT</w:instrText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fldChar w:fldCharType="separate"/>
          </w:r>
          <w:r w:rsidRPr="00BE5A5A" w:rsidR="00BE5A5A">
            <w:rPr>
              <w:rFonts w:cs="Arial-BoldMT" w:asciiTheme="majorHAnsi" w:hAnsiTheme="majorHAnsi"/>
              <w:bCs/>
              <w:noProof/>
              <w:sz w:val="18"/>
              <w:szCs w:val="18"/>
            </w:rPr>
            <w:t>1</w:t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fldChar w:fldCharType="end"/>
          </w:r>
        </w:p>
      </w:tc>
    </w:tr>
  </w:tbl>
  <w:p w:rsidR="004747C7" w:rsidRDefault="004747C7" w14:paraId="103F2077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8E0F0B" w:rsidR="004747C7" w:rsidTr="00614602" w14:paraId="3BC1D740" w14:textId="77777777">
      <w:tc>
        <w:tcPr>
          <w:tcW w:w="3686" w:type="dxa"/>
          <w:hideMark/>
        </w:tcPr>
        <w:p w:rsidRPr="000729B4" w:rsidR="004747C7" w:rsidP="000729B4" w:rsidRDefault="00BE5A5A" w14:paraId="4869BA82" w14:textId="77777777">
          <w:pPr>
            <w:rPr>
              <w:rFonts w:ascii="Roboto Slab SemiBold" w:hAnsi="Roboto Slab SemiBold"/>
              <w:sz w:val="18"/>
              <w:szCs w:val="18"/>
            </w:rPr>
          </w:pPr>
          <w:r w:rsidRPr="000729B4">
            <w:rPr>
              <w:rFonts w:ascii="Roboto Slab SemiBold" w:hAnsi="Roboto Slab SemiBold"/>
              <w:sz w:val="18"/>
              <w:szCs w:val="18"/>
            </w:rPr>
            <w:t>Namn på dokument</w:t>
          </w:r>
        </w:p>
        <w:p w:rsidRPr="000729B4" w:rsidR="004747C7" w:rsidP="000729B4" w:rsidRDefault="00BE5A5A" w14:paraId="1B24F049" w14:textId="77777777">
          <w:pPr>
            <w:rPr>
              <w:rFonts w:asciiTheme="majorHAnsi" w:hAnsiTheme="majorHAnsi"/>
              <w:sz w:val="18"/>
              <w:szCs w:val="18"/>
            </w:rPr>
          </w:pPr>
          <w:r w:rsidRPr="000729B4">
            <w:rPr>
              <w:rFonts w:asciiTheme="majorHAnsi" w:hAnsiTheme="majorHAnsi"/>
              <w:sz w:val="18"/>
              <w:szCs w:val="18"/>
            </w:rPr>
            <w:t>Type dokument:</w:t>
          </w:r>
        </w:p>
        <w:p w:rsidRPr="000729B4" w:rsidR="004747C7" w:rsidP="000729B4" w:rsidRDefault="00BE5A5A" w14:paraId="7322D8F0" w14:textId="77777777">
          <w:pPr>
            <w:rPr>
              <w:rFonts w:asciiTheme="majorHAnsi" w:hAnsiTheme="majorHAnsi"/>
              <w:sz w:val="18"/>
              <w:szCs w:val="18"/>
            </w:rPr>
          </w:pPr>
          <w:r w:rsidRPr="000729B4">
            <w:rPr>
              <w:rFonts w:asciiTheme="majorHAnsi" w:hAnsiTheme="majorHAnsi"/>
              <w:sz w:val="18"/>
              <w:szCs w:val="18"/>
            </w:rPr>
            <w:t xml:space="preserve">Utarbeidd av: </w:t>
          </w:r>
          <w:bookmarkStart w:name="OVADMBETEGNELSE" w:id="2"/>
          <w:bookmarkEnd w:id="2"/>
          <w:r w:rsidRPr="000729B4">
            <w:rPr>
              <w:rFonts w:asciiTheme="majorHAnsi" w:hAnsiTheme="majorHAnsi"/>
              <w:sz w:val="18"/>
              <w:szCs w:val="18"/>
            </w:rPr>
            <w:t xml:space="preserve"> </w:t>
          </w:r>
        </w:p>
      </w:tc>
      <w:tc>
        <w:tcPr>
          <w:tcW w:w="3118" w:type="dxa"/>
          <w:hideMark/>
        </w:tcPr>
        <w:p w:rsidRPr="000729B4" w:rsidR="004747C7" w:rsidP="000729B4" w:rsidRDefault="00BE5A5A" w14:paraId="1AE966C7" w14:textId="77777777">
          <w:pPr>
            <w:rPr>
              <w:rFonts w:cs="ArialMT" w:asciiTheme="majorHAnsi" w:hAnsiTheme="majorHAnsi"/>
              <w:sz w:val="18"/>
              <w:szCs w:val="18"/>
            </w:rPr>
          </w:pPr>
          <w:r w:rsidRPr="000729B4">
            <w:rPr>
              <w:rFonts w:cs="ArialMT" w:asciiTheme="majorHAnsi" w:hAnsiTheme="majorHAnsi"/>
              <w:sz w:val="18"/>
              <w:szCs w:val="18"/>
            </w:rPr>
            <w:t xml:space="preserve">Godkjend av: </w:t>
          </w:r>
          <w:bookmarkStart w:name="OVADMLEDERSTILLING" w:id="3"/>
          <w:bookmarkEnd w:id="3"/>
        </w:p>
        <w:p w:rsidRPr="000729B4" w:rsidR="004747C7" w:rsidP="000729B4" w:rsidRDefault="00BE5A5A" w14:paraId="07188FE0" w14:textId="77777777">
          <w:pPr>
            <w:rPr>
              <w:rFonts w:cs="ArialMT" w:asciiTheme="majorHAnsi" w:hAnsiTheme="majorHAnsi"/>
              <w:sz w:val="18"/>
              <w:szCs w:val="18"/>
            </w:rPr>
          </w:pPr>
          <w:r w:rsidRPr="000729B4">
            <w:rPr>
              <w:rFonts w:cs="ArialMT" w:asciiTheme="majorHAnsi" w:hAnsiTheme="majorHAnsi"/>
              <w:sz w:val="18"/>
              <w:szCs w:val="18"/>
            </w:rPr>
            <w:t>Godkjend dato:</w:t>
          </w:r>
        </w:p>
        <w:p w:rsidRPr="000729B4" w:rsidR="004747C7" w:rsidP="000729B4" w:rsidRDefault="00BE5A5A" w14:paraId="545444F6" w14:textId="77777777">
          <w:pPr>
            <w:rPr>
              <w:rFonts w:asciiTheme="majorHAnsi" w:hAnsiTheme="majorHAnsi"/>
              <w:sz w:val="18"/>
              <w:szCs w:val="18"/>
            </w:rPr>
          </w:pPr>
          <w:r w:rsidRPr="000729B4">
            <w:rPr>
              <w:rFonts w:cs="ArialMT" w:asciiTheme="majorHAnsi" w:hAnsiTheme="majorHAnsi"/>
              <w:sz w:val="18"/>
              <w:szCs w:val="18"/>
            </w:rPr>
            <w:t>Gjeld frå:</w:t>
          </w:r>
        </w:p>
      </w:tc>
      <w:tc>
        <w:tcPr>
          <w:tcW w:w="3456" w:type="dxa"/>
          <w:hideMark/>
        </w:tcPr>
        <w:p w:rsidRPr="000729B4" w:rsidR="004747C7" w:rsidP="000729B4" w:rsidRDefault="00BE5A5A" w14:paraId="3FE6813C" w14:textId="77777777">
          <w:pPr>
            <w:rPr>
              <w:rFonts w:cs="ArialMT" w:asciiTheme="majorHAnsi" w:hAnsiTheme="majorHAnsi"/>
              <w:sz w:val="18"/>
              <w:szCs w:val="18"/>
            </w:rPr>
          </w:pPr>
          <w:r w:rsidRPr="000729B4">
            <w:rPr>
              <w:rFonts w:cs="ArialMT" w:asciiTheme="majorHAnsi" w:hAnsiTheme="majorHAnsi"/>
              <w:sz w:val="18"/>
              <w:szCs w:val="18"/>
            </w:rPr>
            <w:t>Revidert dato:</w:t>
          </w:r>
        </w:p>
        <w:p w:rsidRPr="000729B4" w:rsidR="004747C7" w:rsidP="000729B4" w:rsidRDefault="00BE5A5A" w14:paraId="08F8BBE8" w14:textId="77777777">
          <w:pPr>
            <w:rPr>
              <w:rFonts w:cs="ArialMT" w:asciiTheme="majorHAnsi" w:hAnsiTheme="majorHAnsi"/>
              <w:sz w:val="18"/>
              <w:szCs w:val="18"/>
            </w:rPr>
          </w:pPr>
          <w:r w:rsidRPr="000729B4">
            <w:rPr>
              <w:rFonts w:cs="ArialMT" w:asciiTheme="majorHAnsi" w:hAnsiTheme="majorHAnsi"/>
              <w:sz w:val="18"/>
              <w:szCs w:val="18"/>
            </w:rPr>
            <w:t>Arkivsak:</w:t>
          </w:r>
          <w:bookmarkStart w:name="SAKSNR" w:id="4"/>
          <w:bookmarkStart w:name="NRISAK" w:id="5"/>
          <w:bookmarkEnd w:id="4"/>
          <w:bookmarkEnd w:id="5"/>
        </w:p>
        <w:p w:rsidRPr="000729B4" w:rsidR="004747C7" w:rsidP="000729B4" w:rsidRDefault="00BE5A5A" w14:paraId="494D7658" w14:textId="77777777">
          <w:pPr>
            <w:rPr>
              <w:rFonts w:cs="ArialMT" w:asciiTheme="majorHAnsi" w:hAnsiTheme="majorHAnsi"/>
              <w:sz w:val="18"/>
              <w:szCs w:val="18"/>
            </w:rPr>
          </w:pPr>
          <w:r w:rsidRPr="00BE5A5A">
            <w:rPr>
              <w:rFonts w:cs="Arial-BoldMT" w:asciiTheme="majorHAnsi" w:hAnsiTheme="majorHAnsi"/>
              <w:bCs/>
              <w:sz w:val="18"/>
              <w:szCs w:val="18"/>
            </w:rPr>
            <w:t xml:space="preserve">Side </w:t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fldChar w:fldCharType="begin"/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instrText>PAGE  \* Arabic  \* MERGEFORMAT</w:instrText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fldChar w:fldCharType="separate"/>
          </w:r>
          <w:r>
            <w:rPr>
              <w:rFonts w:cs="Arial-BoldMT" w:asciiTheme="majorHAnsi" w:hAnsiTheme="majorHAnsi"/>
              <w:bCs/>
              <w:noProof/>
              <w:sz w:val="18"/>
              <w:szCs w:val="18"/>
            </w:rPr>
            <w:t>1</w:t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fldChar w:fldCharType="end"/>
          </w:r>
          <w:r w:rsidRPr="00BE5A5A">
            <w:rPr>
              <w:rFonts w:cs="Arial-BoldMT" w:asciiTheme="majorHAnsi" w:hAnsiTheme="majorHAnsi"/>
              <w:bCs/>
              <w:sz w:val="18"/>
              <w:szCs w:val="18"/>
            </w:rPr>
            <w:t xml:space="preserve"> av </w:t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fldChar w:fldCharType="begin"/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instrText>NUMPAGES  \* Arabic  \* MERGEFORMAT</w:instrText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fldChar w:fldCharType="separate"/>
          </w:r>
          <w:r>
            <w:rPr>
              <w:rFonts w:cs="Arial-BoldMT" w:asciiTheme="majorHAnsi" w:hAnsiTheme="majorHAnsi"/>
              <w:bCs/>
              <w:noProof/>
              <w:sz w:val="18"/>
              <w:szCs w:val="18"/>
            </w:rPr>
            <w:t>1</w:t>
          </w:r>
          <w:r w:rsidRPr="000729B4">
            <w:rPr>
              <w:rFonts w:cs="Arial-BoldMT" w:asciiTheme="majorHAnsi" w:hAnsiTheme="majorHAnsi"/>
              <w:bCs/>
              <w:sz w:val="18"/>
              <w:szCs w:val="18"/>
            </w:rPr>
            <w:fldChar w:fldCharType="end"/>
          </w:r>
        </w:p>
      </w:tc>
    </w:tr>
  </w:tbl>
  <w:p w:rsidR="004747C7" w:rsidRDefault="004747C7" w14:paraId="166B7E7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F757C" w:rsidP="000729B4" w:rsidRDefault="008F757C" w14:paraId="6196A389" w14:textId="77777777">
      <w:r>
        <w:separator/>
      </w:r>
    </w:p>
  </w:footnote>
  <w:footnote w:type="continuationSeparator" w:id="0">
    <w:p w:rsidR="008F757C" w:rsidP="000729B4" w:rsidRDefault="008F757C" w14:paraId="6271AED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1F00C6" w:rsidR="004747C7" w:rsidP="000729B4" w:rsidRDefault="000729B4" w14:paraId="3B2387F8" w14:textId="77777777">
    <w:pPr>
      <w:pStyle w:val="Topptekst"/>
      <w:jc w:val="left"/>
    </w:pPr>
    <w:r>
      <w:rPr>
        <w:noProof/>
      </w:rPr>
      <w:drawing>
        <wp:inline distT="0" distB="0" distL="0" distR="0" wp14:anchorId="7E6CEB24" wp14:editId="3385D152">
          <wp:extent cx="1712979" cy="454153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9" cy="454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FC605E"/>
    <w:lvl w:ilvl="0">
      <w:start w:val="1"/>
      <w:numFmt w:val="bullet"/>
      <w:pStyle w:val="Punktliste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</w:abstractNum>
  <w:abstractNum w:abstractNumId="1" w15:restartNumberingAfterBreak="0">
    <w:nsid w:val="52141883"/>
    <w:multiLevelType w:val="hybridMultilevel"/>
    <w:tmpl w:val="D1D69B1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96568A"/>
    <w:multiLevelType w:val="hybridMultilevel"/>
    <w:tmpl w:val="5D68BBB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6DD"/>
    <w:rsid w:val="000729B4"/>
    <w:rsid w:val="000E64AD"/>
    <w:rsid w:val="00137BC8"/>
    <w:rsid w:val="00190C0A"/>
    <w:rsid w:val="001A3182"/>
    <w:rsid w:val="0023276A"/>
    <w:rsid w:val="00283255"/>
    <w:rsid w:val="002A1DDA"/>
    <w:rsid w:val="00357F2D"/>
    <w:rsid w:val="003950F9"/>
    <w:rsid w:val="00395E92"/>
    <w:rsid w:val="004747C7"/>
    <w:rsid w:val="00505913"/>
    <w:rsid w:val="0053069F"/>
    <w:rsid w:val="0055418B"/>
    <w:rsid w:val="005636DD"/>
    <w:rsid w:val="00574310"/>
    <w:rsid w:val="005A6217"/>
    <w:rsid w:val="005A65DA"/>
    <w:rsid w:val="005B003C"/>
    <w:rsid w:val="005C0A08"/>
    <w:rsid w:val="00612D9B"/>
    <w:rsid w:val="00614602"/>
    <w:rsid w:val="006525BB"/>
    <w:rsid w:val="0067530F"/>
    <w:rsid w:val="006E64ED"/>
    <w:rsid w:val="0076573E"/>
    <w:rsid w:val="007930DE"/>
    <w:rsid w:val="008041B6"/>
    <w:rsid w:val="0087666D"/>
    <w:rsid w:val="00890D04"/>
    <w:rsid w:val="008C5BFE"/>
    <w:rsid w:val="008F757C"/>
    <w:rsid w:val="00962B31"/>
    <w:rsid w:val="009A0A1F"/>
    <w:rsid w:val="00A04B55"/>
    <w:rsid w:val="00B02370"/>
    <w:rsid w:val="00B25EE9"/>
    <w:rsid w:val="00B33A0B"/>
    <w:rsid w:val="00B425FF"/>
    <w:rsid w:val="00BC1C7B"/>
    <w:rsid w:val="00BE5A5A"/>
    <w:rsid w:val="00C22745"/>
    <w:rsid w:val="00CB4CEF"/>
    <w:rsid w:val="00CD0ED1"/>
    <w:rsid w:val="00D13374"/>
    <w:rsid w:val="00DE1116"/>
    <w:rsid w:val="00E30675"/>
    <w:rsid w:val="00E306D8"/>
    <w:rsid w:val="00E47CAD"/>
    <w:rsid w:val="00E55429"/>
    <w:rsid w:val="00E6618B"/>
    <w:rsid w:val="00EE0C2D"/>
    <w:rsid w:val="00FA2C99"/>
    <w:rsid w:val="00FB5CDF"/>
    <w:rsid w:val="00FE5B23"/>
    <w:rsid w:val="03222821"/>
    <w:rsid w:val="0337A78D"/>
    <w:rsid w:val="03D1D1DF"/>
    <w:rsid w:val="0477DDA4"/>
    <w:rsid w:val="07072904"/>
    <w:rsid w:val="0A6936EC"/>
    <w:rsid w:val="0AB96436"/>
    <w:rsid w:val="0B0A0BF5"/>
    <w:rsid w:val="0CD56461"/>
    <w:rsid w:val="0D273EB7"/>
    <w:rsid w:val="0E7134C2"/>
    <w:rsid w:val="0EAF56E1"/>
    <w:rsid w:val="142BD6B3"/>
    <w:rsid w:val="1554C216"/>
    <w:rsid w:val="168FEEF7"/>
    <w:rsid w:val="16C11BB3"/>
    <w:rsid w:val="1907AB8F"/>
    <w:rsid w:val="1A40ED63"/>
    <w:rsid w:val="1AAC0115"/>
    <w:rsid w:val="1AB8ECE9"/>
    <w:rsid w:val="1AE00A48"/>
    <w:rsid w:val="1CEA1C7B"/>
    <w:rsid w:val="1DC622C1"/>
    <w:rsid w:val="1FAD0840"/>
    <w:rsid w:val="2052FF6F"/>
    <w:rsid w:val="20AB8BF9"/>
    <w:rsid w:val="22C6D6AE"/>
    <w:rsid w:val="23B18786"/>
    <w:rsid w:val="25E16AB0"/>
    <w:rsid w:val="2779C665"/>
    <w:rsid w:val="279C0169"/>
    <w:rsid w:val="27AA4555"/>
    <w:rsid w:val="283888A9"/>
    <w:rsid w:val="28F68915"/>
    <w:rsid w:val="29302939"/>
    <w:rsid w:val="2A291410"/>
    <w:rsid w:val="2AAD3B34"/>
    <w:rsid w:val="2ABA670E"/>
    <w:rsid w:val="2ADD8A51"/>
    <w:rsid w:val="2B20C6CF"/>
    <w:rsid w:val="2C00E603"/>
    <w:rsid w:val="2C07D8E8"/>
    <w:rsid w:val="2CFA1A5E"/>
    <w:rsid w:val="2DC31E2E"/>
    <w:rsid w:val="2E8E0030"/>
    <w:rsid w:val="2F3A787C"/>
    <w:rsid w:val="2F5EEE8F"/>
    <w:rsid w:val="2F78F7CB"/>
    <w:rsid w:val="312CD0C9"/>
    <w:rsid w:val="31987D4E"/>
    <w:rsid w:val="31AD5A62"/>
    <w:rsid w:val="32D5C686"/>
    <w:rsid w:val="34439F65"/>
    <w:rsid w:val="34BF39F9"/>
    <w:rsid w:val="34C8D2E3"/>
    <w:rsid w:val="3702D192"/>
    <w:rsid w:val="375655E5"/>
    <w:rsid w:val="383F331B"/>
    <w:rsid w:val="38C0A068"/>
    <w:rsid w:val="3926CDA0"/>
    <w:rsid w:val="3AE0C6B2"/>
    <w:rsid w:val="3B1E3E72"/>
    <w:rsid w:val="3BF2E4F4"/>
    <w:rsid w:val="3C11CCA3"/>
    <w:rsid w:val="3C7D7CC3"/>
    <w:rsid w:val="3CD31008"/>
    <w:rsid w:val="3D381718"/>
    <w:rsid w:val="3D603559"/>
    <w:rsid w:val="3D62A145"/>
    <w:rsid w:val="3DE53515"/>
    <w:rsid w:val="40B5636D"/>
    <w:rsid w:val="4213C4EE"/>
    <w:rsid w:val="4300129F"/>
    <w:rsid w:val="43008163"/>
    <w:rsid w:val="451038B8"/>
    <w:rsid w:val="454785D8"/>
    <w:rsid w:val="45697135"/>
    <w:rsid w:val="45D9D693"/>
    <w:rsid w:val="46C5F82A"/>
    <w:rsid w:val="48E2823D"/>
    <w:rsid w:val="497A0C69"/>
    <w:rsid w:val="4A462383"/>
    <w:rsid w:val="4A657915"/>
    <w:rsid w:val="4AD3CEB6"/>
    <w:rsid w:val="4BFBFAB2"/>
    <w:rsid w:val="4C544C27"/>
    <w:rsid w:val="4DA7A7C5"/>
    <w:rsid w:val="4E4E455B"/>
    <w:rsid w:val="50023DA9"/>
    <w:rsid w:val="501D4883"/>
    <w:rsid w:val="50544320"/>
    <w:rsid w:val="52664C90"/>
    <w:rsid w:val="53976472"/>
    <w:rsid w:val="53EEAE81"/>
    <w:rsid w:val="5475D675"/>
    <w:rsid w:val="54E1F5B4"/>
    <w:rsid w:val="5512B6BC"/>
    <w:rsid w:val="5613F759"/>
    <w:rsid w:val="5759E8E2"/>
    <w:rsid w:val="57F398EA"/>
    <w:rsid w:val="581A56C6"/>
    <w:rsid w:val="5933D944"/>
    <w:rsid w:val="594DD1AF"/>
    <w:rsid w:val="597E2B1C"/>
    <w:rsid w:val="59925039"/>
    <w:rsid w:val="5A14A085"/>
    <w:rsid w:val="5ABF91C9"/>
    <w:rsid w:val="5B0F4B1A"/>
    <w:rsid w:val="5BE62116"/>
    <w:rsid w:val="5D2B0A2A"/>
    <w:rsid w:val="5D8AB84A"/>
    <w:rsid w:val="5D963F8D"/>
    <w:rsid w:val="5E58C1B9"/>
    <w:rsid w:val="5F6BC849"/>
    <w:rsid w:val="61C8B2AE"/>
    <w:rsid w:val="61EBE31D"/>
    <w:rsid w:val="68307A94"/>
    <w:rsid w:val="68498FDC"/>
    <w:rsid w:val="6878002B"/>
    <w:rsid w:val="68A526F3"/>
    <w:rsid w:val="6978C76E"/>
    <w:rsid w:val="698DAA57"/>
    <w:rsid w:val="69A493BB"/>
    <w:rsid w:val="6CA12F46"/>
    <w:rsid w:val="6CBBBD5F"/>
    <w:rsid w:val="6E3CFFA7"/>
    <w:rsid w:val="6E890DFD"/>
    <w:rsid w:val="7037F0C7"/>
    <w:rsid w:val="7069E49E"/>
    <w:rsid w:val="70E92EC9"/>
    <w:rsid w:val="710A2417"/>
    <w:rsid w:val="714094B2"/>
    <w:rsid w:val="719700D7"/>
    <w:rsid w:val="71EBD2B8"/>
    <w:rsid w:val="74153CF9"/>
    <w:rsid w:val="756E425C"/>
    <w:rsid w:val="762F21D0"/>
    <w:rsid w:val="76F383BC"/>
    <w:rsid w:val="7733C69F"/>
    <w:rsid w:val="776229D3"/>
    <w:rsid w:val="781C855B"/>
    <w:rsid w:val="79B128D6"/>
    <w:rsid w:val="79F9BD83"/>
    <w:rsid w:val="7A230703"/>
    <w:rsid w:val="7AD0659D"/>
    <w:rsid w:val="7B1B82AF"/>
    <w:rsid w:val="7D4A6F78"/>
    <w:rsid w:val="7D54656F"/>
    <w:rsid w:val="7E0AA290"/>
    <w:rsid w:val="7F11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BAA40"/>
  <w15:chartTrackingRefBased/>
  <w15:docId w15:val="{3B398195-06BA-4FD1-803D-EE8B64363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636DD"/>
    <w:pPr>
      <w:spacing w:after="0" w:line="240" w:lineRule="auto"/>
    </w:pPr>
    <w:rPr>
      <w:rFonts w:ascii="Arial" w:hAnsi="Arial" w:eastAsia="Arial" w:cs="Times New Roman"/>
      <w:sz w:val="20"/>
      <w:szCs w:val="24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6573E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C2A29" w:themeColor="text1"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6573E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C2A29" w:themeColor="text1"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6573E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C2A29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6573E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Cs/>
      <w:sz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76573E"/>
    <w:rPr>
      <w:rFonts w:asciiTheme="majorHAnsi" w:hAnsiTheme="majorHAnsi" w:eastAsiaTheme="majorEastAsia" w:cstheme="majorBidi"/>
      <w:color w:val="2C2A29" w:themeColor="text1"/>
      <w:sz w:val="40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76573E"/>
    <w:rPr>
      <w:rFonts w:asciiTheme="majorHAnsi" w:hAnsiTheme="majorHAnsi" w:eastAsiaTheme="majorEastAsia" w:cstheme="majorBidi"/>
      <w:color w:val="2C2A29" w:themeColor="text1"/>
      <w:sz w:val="32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76573E"/>
    <w:rPr>
      <w:rFonts w:asciiTheme="majorHAnsi" w:hAnsiTheme="majorHAnsi" w:eastAsiaTheme="majorEastAsia" w:cstheme="majorBidi"/>
      <w:color w:val="2C2A29" w:themeColor="text1"/>
      <w:sz w:val="28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76573E"/>
    <w:rPr>
      <w:rFonts w:asciiTheme="majorHAnsi" w:hAnsiTheme="majorHAnsi" w:eastAsiaTheme="majorEastAsia" w:cstheme="majorBidi"/>
      <w:iCs/>
      <w:sz w:val="24"/>
    </w:rPr>
  </w:style>
  <w:style w:type="table" w:styleId="Stil1" w:customStyle="1">
    <w:name w:val="Stil1"/>
    <w:basedOn w:val="Listetabell4uthevingsfarge1"/>
    <w:uiPriority w:val="99"/>
    <w:rsid w:val="00357F2D"/>
    <w:rPr>
      <w:sz w:val="20"/>
      <w:szCs w:val="20"/>
      <w:lang w:val="nn-NO" w:eastAsia="nb-NO"/>
    </w:rPr>
    <w:tblPr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single" w:color="FFFFFF" w:themeColor="background1" w:sz="4" w:space="0"/>
      </w:tblBorders>
    </w:tblPr>
    <w:tcPr>
      <w:shd w:val="clear" w:color="auto" w:fill="F2F2F2" w:themeFill="background1" w:themeFillShade="F2"/>
    </w:tcPr>
    <w:tblStylePr w:type="firstRow">
      <w:rPr>
        <w:rFonts w:asciiTheme="majorHAnsi" w:hAnsiTheme="majorHAnsi"/>
        <w:b/>
        <w:bCs/>
        <w:color w:val="2C2A29" w:themeColor="text1"/>
        <w:sz w:val="20"/>
      </w:rPr>
      <w:tblPr/>
      <w:tcPr>
        <w:tcBorders>
          <w:top w:val="single" w:color="7F7F7F" w:themeColor="accent1" w:sz="4" w:space="0"/>
          <w:left w:val="single" w:color="7F7F7F" w:themeColor="accent1" w:sz="4" w:space="0"/>
          <w:bottom w:val="single" w:color="7F7F7F" w:themeColor="accent1" w:sz="4" w:space="0"/>
          <w:right w:val="single" w:color="7F7F7F" w:themeColor="accent1" w:sz="4" w:space="0"/>
          <w:insideH w:val="nil"/>
        </w:tcBorders>
        <w:shd w:val="clear" w:color="auto" w:fill="7F7F7F" w:themeFill="accent1"/>
      </w:tcPr>
    </w:tblStylePr>
    <w:tblStylePr w:type="lastRow">
      <w:rPr>
        <w:b/>
        <w:bCs/>
      </w:rPr>
      <w:tblPr/>
      <w:tcPr>
        <w:tcBorders>
          <w:top w:val="double" w:color="B2B2B2" w:themeColor="accent1" w:themeTint="99" w:sz="4" w:space="0"/>
        </w:tcBorders>
        <w:shd w:val="clear" w:color="auto" w:fill="CBCBCB" w:themeFill="accent1" w:themeFillTint="66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1" w:themeFillTint="33"/>
      </w:tcPr>
    </w:tblStylePr>
    <w:tblStylePr w:type="band1Horz">
      <w:tblPr/>
      <w:tcPr>
        <w:shd w:val="clear" w:color="auto" w:fill="EAE9E8" w:themeFill="text1" w:themeFillTint="1A"/>
      </w:tcPr>
    </w:tblStylePr>
    <w:tblStylePr w:type="band2Horz">
      <w:tblPr/>
      <w:tcPr>
        <w:shd w:val="clear" w:color="auto" w:fill="CBC9C7" w:themeFill="text1" w:themeFillTint="40"/>
      </w:tcPr>
    </w:tblStylePr>
  </w:style>
  <w:style w:type="table" w:styleId="Listetabell4uthevingsfarge1">
    <w:name w:val="List Table 4 Accent 1"/>
    <w:basedOn w:val="Vanligtabell"/>
    <w:uiPriority w:val="49"/>
    <w:rsid w:val="00357F2D"/>
    <w:pPr>
      <w:spacing w:after="0" w:line="240" w:lineRule="auto"/>
    </w:pPr>
    <w:tblPr>
      <w:tblStyleRowBandSize w:val="1"/>
      <w:tblStyleColBandSize w:val="1"/>
      <w:tblBorders>
        <w:top w:val="single" w:color="B2B2B2" w:themeColor="accent1" w:themeTint="99" w:sz="4" w:space="0"/>
        <w:left w:val="single" w:color="B2B2B2" w:themeColor="accent1" w:themeTint="99" w:sz="4" w:space="0"/>
        <w:bottom w:val="single" w:color="B2B2B2" w:themeColor="accent1" w:themeTint="99" w:sz="4" w:space="0"/>
        <w:right w:val="single" w:color="B2B2B2" w:themeColor="accent1" w:themeTint="99" w:sz="4" w:space="0"/>
        <w:insideH w:val="single" w:color="B2B2B2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F7F7F" w:themeColor="accent1" w:sz="4" w:space="0"/>
          <w:left w:val="single" w:color="7F7F7F" w:themeColor="accent1" w:sz="4" w:space="0"/>
          <w:bottom w:val="single" w:color="7F7F7F" w:themeColor="accent1" w:sz="4" w:space="0"/>
          <w:right w:val="single" w:color="7F7F7F" w:themeColor="accent1" w:sz="4" w:space="0"/>
          <w:insideH w:val="nil"/>
        </w:tcBorders>
        <w:shd w:val="clear" w:color="auto" w:fill="7F7F7F" w:themeFill="accent1"/>
      </w:tcPr>
    </w:tblStylePr>
    <w:tblStylePr w:type="lastRow">
      <w:rPr>
        <w:b/>
        <w:bCs/>
      </w:rPr>
      <w:tblPr/>
      <w:tcPr>
        <w:tcBorders>
          <w:top w:val="double" w:color="B2B2B2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1" w:themeFillTint="33"/>
      </w:tcPr>
    </w:tblStylePr>
    <w:tblStylePr w:type="band1Horz">
      <w:tblPr/>
      <w:tcPr>
        <w:shd w:val="clear" w:color="auto" w:fill="E5E5E5" w:themeFill="accent1" w:themeFillTint="33"/>
      </w:tcPr>
    </w:tblStylePr>
  </w:style>
  <w:style w:type="table" w:styleId="Vestland" w:customStyle="1">
    <w:name w:val="Vestland"/>
    <w:basedOn w:val="Listetabell4uthevingsfarge1"/>
    <w:uiPriority w:val="99"/>
    <w:rsid w:val="00357F2D"/>
    <w:rPr>
      <w:sz w:val="20"/>
    </w:rPr>
    <w:tblPr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single" w:color="FFFFFF" w:themeColor="background1" w:sz="4" w:space="0"/>
      </w:tblBorders>
    </w:tblPr>
    <w:tcPr>
      <w:shd w:val="clear" w:color="auto" w:fill="8EDDED" w:themeFill="accent4"/>
    </w:tcPr>
    <w:tblStylePr w:type="firstRow">
      <w:rPr>
        <w:rFonts w:ascii="Algerian" w:hAnsi="Algerian"/>
        <w:b/>
        <w:bCs/>
        <w:color w:val="FFFFFF" w:themeColor="background1"/>
        <w:sz w:val="20"/>
      </w:rPr>
      <w:tblPr/>
      <w:tcPr>
        <w:tcBorders>
          <w:top w:val="single" w:color="7F7F7F" w:themeColor="accent1" w:sz="4" w:space="0"/>
          <w:left w:val="single" w:color="7F7F7F" w:themeColor="accent1" w:sz="4" w:space="0"/>
          <w:bottom w:val="single" w:color="7F7F7F" w:themeColor="accent1" w:sz="4" w:space="0"/>
          <w:right w:val="single" w:color="7F7F7F" w:themeColor="accent1" w:sz="4" w:space="0"/>
          <w:insideH w:val="nil"/>
        </w:tcBorders>
        <w:shd w:val="clear" w:color="auto" w:fill="7F7F7F"/>
      </w:tcPr>
    </w:tblStylePr>
    <w:tblStylePr w:type="lastRow">
      <w:rPr>
        <w:b/>
        <w:bCs/>
        <w:color w:val="FFFFFF" w:themeColor="background1"/>
      </w:rPr>
      <w:tblPr/>
      <w:tcPr>
        <w:tcBorders>
          <w:top w:val="double" w:color="B2B2B2" w:themeColor="accent1" w:themeTint="99" w:sz="4" w:space="0"/>
        </w:tcBorders>
        <w:shd w:val="clear" w:color="auto" w:fill="7F7F7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E5E5E5" w:themeFill="accent1" w:themeFillTint="33"/>
      </w:tcPr>
    </w:tblStylePr>
    <w:tblStylePr w:type="band2Horz">
      <w:tblPr/>
      <w:tcPr>
        <w:shd w:val="clear" w:color="auto" w:fill="D1F1F7" w:themeFill="accent4" w:themeFillTint="66"/>
      </w:tcPr>
    </w:tblStylePr>
  </w:style>
  <w:style w:type="paragraph" w:styleId="Topptekst">
    <w:name w:val="header"/>
    <w:basedOn w:val="Normal"/>
    <w:link w:val="TopptekstTegn"/>
    <w:uiPriority w:val="99"/>
    <w:unhideWhenUsed/>
    <w:qFormat/>
    <w:rsid w:val="000729B4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styleId="TopptekstTegn" w:customStyle="1">
    <w:name w:val="Topptekst Tegn"/>
    <w:basedOn w:val="Standardskriftforavsnitt"/>
    <w:link w:val="Topptekst"/>
    <w:uiPriority w:val="99"/>
    <w:rsid w:val="000729B4"/>
    <w:rPr>
      <w:rFonts w:ascii="Arial" w:hAnsi="Arial" w:eastAsia="Arial" w:cs="Times New Roman"/>
      <w:sz w:val="16"/>
      <w:szCs w:val="16"/>
      <w:lang w:val="nn-NO" w:eastAsia="nn-NO"/>
    </w:rPr>
  </w:style>
  <w:style w:type="paragraph" w:styleId="Bunntekst">
    <w:name w:val="footer"/>
    <w:basedOn w:val="Normal"/>
    <w:link w:val="BunntekstTegn"/>
    <w:uiPriority w:val="99"/>
    <w:rsid w:val="00C22745"/>
    <w:pPr>
      <w:tabs>
        <w:tab w:val="center" w:pos="4536"/>
        <w:tab w:val="right" w:pos="9072"/>
      </w:tabs>
      <w:spacing w:line="264" w:lineRule="auto"/>
    </w:pPr>
    <w:rPr>
      <w:rFonts w:ascii="Roboto Slab" w:hAnsi="Roboto Slab"/>
      <w:sz w:val="18"/>
    </w:rPr>
  </w:style>
  <w:style w:type="character" w:styleId="BunntekstTegn" w:customStyle="1">
    <w:name w:val="Bunntekst Tegn"/>
    <w:basedOn w:val="Standardskriftforavsnitt"/>
    <w:link w:val="Bunntekst"/>
    <w:uiPriority w:val="99"/>
    <w:rsid w:val="00C22745"/>
    <w:rPr>
      <w:rFonts w:ascii="Roboto Slab" w:hAnsi="Roboto Slab" w:eastAsia="Arial" w:cs="Times New Roman"/>
      <w:sz w:val="18"/>
      <w:szCs w:val="24"/>
      <w:lang w:val="nn-NO" w:eastAsia="nn-NO"/>
    </w:rPr>
  </w:style>
  <w:style w:type="paragraph" w:styleId="Punktliste">
    <w:name w:val="List Bullet"/>
    <w:basedOn w:val="Normal"/>
    <w:uiPriority w:val="10"/>
    <w:qFormat/>
    <w:rsid w:val="000729B4"/>
    <w:pPr>
      <w:numPr>
        <w:numId w:val="1"/>
      </w:numPr>
      <w:spacing w:after="60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0729B4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0729B4"/>
    <w:rPr>
      <w:rFonts w:ascii="Segoe UI" w:hAnsi="Segoe UI" w:eastAsia="Arial" w:cs="Segoe UI"/>
      <w:sz w:val="18"/>
      <w:szCs w:val="18"/>
      <w:lang w:val="nn-NO" w:eastAsia="nn-NO"/>
    </w:rPr>
  </w:style>
  <w:style w:type="paragraph" w:styleId="Listeavsnitt">
    <w:name w:val="List Paragraph"/>
    <w:basedOn w:val="Normal"/>
    <w:uiPriority w:val="34"/>
    <w:qFormat/>
    <w:rsid w:val="000729B4"/>
    <w:pPr>
      <w:ind w:left="720"/>
      <w:contextualSpacing/>
    </w:pPr>
  </w:style>
  <w:style w:type="paragraph" w:styleId="Brdtekst">
    <w:name w:val="Body Text"/>
    <w:basedOn w:val="Normal"/>
    <w:link w:val="BrdtekstTegn"/>
    <w:unhideWhenUsed/>
    <w:qFormat/>
    <w:rsid w:val="005636DD"/>
    <w:rPr>
      <w:sz w:val="18"/>
      <w:szCs w:val="18"/>
    </w:rPr>
  </w:style>
  <w:style w:type="character" w:styleId="BrdtekstTegn" w:customStyle="1">
    <w:name w:val="Brødtekst Tegn"/>
    <w:basedOn w:val="Standardskriftforavsnitt"/>
    <w:link w:val="Brdtekst"/>
    <w:rsid w:val="005636DD"/>
    <w:rPr>
      <w:rFonts w:ascii="Arial" w:hAnsi="Arial" w:eastAsia="Arial" w:cs="Times New Roman"/>
      <w:sz w:val="18"/>
      <w:szCs w:val="18"/>
      <w:lang w:val="nn-NO"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4.png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3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Relationship Type="http://schemas.openxmlformats.org/officeDocument/2006/relationships/image" Target="/media/image6.png" Id="rId1931959035" /><Relationship Type="http://schemas.openxmlformats.org/officeDocument/2006/relationships/image" Target="/media/image7.png" Id="rId220490206" /><Relationship Type="http://schemas.openxmlformats.org/officeDocument/2006/relationships/image" Target="/media/image8.png" Id="rId579243667" /><Relationship Type="http://schemas.openxmlformats.org/officeDocument/2006/relationships/image" Target="/media/image9.png" Id="rId110148792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VLFK-maler\Intern%20mal%20rapport.dotx" TargetMode="External"/></Relationships>
</file>

<file path=word/theme/theme1.xml><?xml version="1.0" encoding="utf-8"?>
<a:theme xmlns:a="http://schemas.openxmlformats.org/drawingml/2006/main" xmlns:thm15="http://schemas.microsoft.com/office/thememl/2012/main" name="vestland3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227917-e88d-496d-961a-2eb0c890f484">
      <Terms xmlns="http://schemas.microsoft.com/office/infopath/2007/PartnerControls"/>
    </lcf76f155ced4ddcb4097134ff3c332f>
    <TaxCatchAll xmlns="9d24322d-27c4-4d4a-9d93-bdff8ca94d6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0E3C8868B404489666F07E1057C965" ma:contentTypeVersion="16" ma:contentTypeDescription="Opprett et nytt dokument." ma:contentTypeScope="" ma:versionID="943884c20a47cb352c0f3ddd896e9ec7">
  <xsd:schema xmlns:xsd="http://www.w3.org/2001/XMLSchema" xmlns:xs="http://www.w3.org/2001/XMLSchema" xmlns:p="http://schemas.microsoft.com/office/2006/metadata/properties" xmlns:ns2="28227917-e88d-496d-961a-2eb0c890f484" xmlns:ns3="9d24322d-27c4-4d4a-9d93-bdff8ca94d62" targetNamespace="http://schemas.microsoft.com/office/2006/metadata/properties" ma:root="true" ma:fieldsID="366665881d4dacacea3c84d27de5070a" ns2:_="" ns3:_="">
    <xsd:import namespace="28227917-e88d-496d-961a-2eb0c890f484"/>
    <xsd:import namespace="9d24322d-27c4-4d4a-9d93-bdff8ca94d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27917-e88d-496d-961a-2eb0c890f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4322d-27c4-4d4a-9d93-bdff8ca94d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d467198-fec2-41b0-8529-b91f45461f40}" ma:internalName="TaxCatchAll" ma:showField="CatchAllData" ma:web="9d24322d-27c4-4d4a-9d93-bdff8ca94d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F8A3F8-3DD8-455B-B41D-CD712B87F9E8}">
  <ds:schemaRefs>
    <ds:schemaRef ds:uri="http://schemas.microsoft.com/office/2006/metadata/properties"/>
    <ds:schemaRef ds:uri="http://schemas.microsoft.com/office/infopath/2007/PartnerControls"/>
    <ds:schemaRef ds:uri="28227917-e88d-496d-961a-2eb0c890f484"/>
    <ds:schemaRef ds:uri="9d24322d-27c4-4d4a-9d93-bdff8ca94d62"/>
  </ds:schemaRefs>
</ds:datastoreItem>
</file>

<file path=customXml/itemProps2.xml><?xml version="1.0" encoding="utf-8"?>
<ds:datastoreItem xmlns:ds="http://schemas.openxmlformats.org/officeDocument/2006/customXml" ds:itemID="{643A425F-A989-4384-BE2E-FEB250CE39E8}"/>
</file>

<file path=customXml/itemProps3.xml><?xml version="1.0" encoding="utf-8"?>
<ds:datastoreItem xmlns:ds="http://schemas.openxmlformats.org/officeDocument/2006/customXml" ds:itemID="{01E82406-AE84-4ABD-A40C-F3DBBB14409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Intern mal rapport.dotx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Mona Engum</dc:creator>
  <keywords/>
  <dc:description/>
  <lastModifiedBy>Lars-Helge Trones</lastModifiedBy>
  <revision>33</revision>
  <dcterms:created xsi:type="dcterms:W3CDTF">2022-09-05T11:08:00.0000000Z</dcterms:created>
  <dcterms:modified xsi:type="dcterms:W3CDTF">2026-09-11T08:31:33.8346778Z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0x010100000E3C8868B404489666F07E1057C965</vt:lpwstr>
  </property>
  <property fmtid="{D5CDD505-2E9C-101B-9397-08002B2CF9AE}" pid="3" name="MediaServiceImageTags">
    <vt:lpwstr/>
  </property>
</Properties>
</file>